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F96FBF">
      <w:pPr>
        <w:rPr>
          <w:rFonts w:cs="Arial"/>
          <w:szCs w:val="20"/>
        </w:rPr>
      </w:pPr>
    </w:p>
    <w:p w14:paraId="1EA30800" w14:textId="77777777" w:rsidR="00BB1E26" w:rsidRPr="00F54DF7" w:rsidRDefault="00BB1E26" w:rsidP="00F96FBF">
      <w:pPr>
        <w:rPr>
          <w:rFonts w:cs="Arial"/>
          <w:szCs w:val="20"/>
        </w:rPr>
      </w:pPr>
    </w:p>
    <w:p w14:paraId="6F769D32" w14:textId="7C159CB1" w:rsidR="00BB1E26" w:rsidRPr="00F54DF7" w:rsidRDefault="00152883" w:rsidP="00F96FBF">
      <w:pPr>
        <w:tabs>
          <w:tab w:val="left" w:pos="993"/>
        </w:tabs>
        <w:rPr>
          <w:rFonts w:cs="Arial"/>
          <w:szCs w:val="20"/>
        </w:rPr>
      </w:pPr>
      <w:r w:rsidRPr="00F54DF7">
        <w:rPr>
          <w:rFonts w:cs="Arial"/>
          <w:szCs w:val="20"/>
        </w:rPr>
        <w:t>Datum</w:t>
      </w:r>
      <w:r w:rsidR="00A237A8">
        <w:rPr>
          <w:rFonts w:cs="Arial"/>
          <w:szCs w:val="20"/>
        </w:rPr>
        <w:t>:</w:t>
      </w:r>
      <w:r w:rsidR="009E2889">
        <w:rPr>
          <w:rFonts w:cs="Arial"/>
          <w:szCs w:val="20"/>
        </w:rPr>
        <w:tab/>
      </w:r>
      <w:r w:rsidR="00EC54EF">
        <w:rPr>
          <w:rFonts w:cs="Arial"/>
          <w:szCs w:val="20"/>
        </w:rPr>
        <w:t>7</w:t>
      </w:r>
      <w:r w:rsidR="009E2889">
        <w:rPr>
          <w:rFonts w:cs="Arial"/>
          <w:szCs w:val="20"/>
        </w:rPr>
        <w:t xml:space="preserve">. </w:t>
      </w:r>
      <w:r w:rsidR="00EC54EF">
        <w:rPr>
          <w:rFonts w:cs="Arial"/>
          <w:szCs w:val="20"/>
        </w:rPr>
        <w:t>5</w:t>
      </w:r>
      <w:r w:rsidR="009E2889">
        <w:rPr>
          <w:rFonts w:cs="Arial"/>
          <w:szCs w:val="20"/>
        </w:rPr>
        <w:t>. 202</w:t>
      </w:r>
      <w:r w:rsidR="008F4399">
        <w:rPr>
          <w:rFonts w:cs="Arial"/>
          <w:szCs w:val="20"/>
        </w:rPr>
        <w:t>4</w:t>
      </w:r>
    </w:p>
    <w:p w14:paraId="34798605" w14:textId="210D890E" w:rsidR="00BB1E26" w:rsidRPr="00F54DF7" w:rsidRDefault="00152883" w:rsidP="00F96FBF">
      <w:pPr>
        <w:tabs>
          <w:tab w:val="left" w:pos="993"/>
        </w:tabs>
        <w:rPr>
          <w:rFonts w:cs="Arial"/>
          <w:szCs w:val="20"/>
        </w:rPr>
      </w:pPr>
      <w:r w:rsidRPr="00F54DF7">
        <w:rPr>
          <w:rFonts w:cs="Arial"/>
          <w:szCs w:val="20"/>
        </w:rPr>
        <w:t>Številka:</w:t>
      </w:r>
      <w:r w:rsidR="00773F8C" w:rsidRPr="00F54DF7">
        <w:rPr>
          <w:rFonts w:cs="Arial"/>
          <w:szCs w:val="20"/>
        </w:rPr>
        <w:tab/>
      </w:r>
      <w:r w:rsidR="008F4399" w:rsidRPr="009F06D6">
        <w:rPr>
          <w:rFonts w:cs="Arial"/>
          <w:color w:val="000000"/>
          <w:szCs w:val="20"/>
        </w:rPr>
        <w:t>430-16/2024</w:t>
      </w:r>
      <w:r w:rsidR="008F4399">
        <w:rPr>
          <w:rFonts w:cs="Arial"/>
          <w:color w:val="000000"/>
          <w:szCs w:val="20"/>
        </w:rPr>
        <w:t>/</w:t>
      </w:r>
      <w:r w:rsidR="00841C7B">
        <w:rPr>
          <w:rFonts w:cs="Arial"/>
          <w:color w:val="000000"/>
          <w:szCs w:val="20"/>
        </w:rPr>
        <w:t>195</w:t>
      </w:r>
    </w:p>
    <w:p w14:paraId="35173539" w14:textId="77777777" w:rsidR="00BB1E26" w:rsidRPr="00F54DF7" w:rsidRDefault="00BB1E26" w:rsidP="00F96FBF">
      <w:pPr>
        <w:tabs>
          <w:tab w:val="left" w:pos="3480"/>
        </w:tabs>
        <w:rPr>
          <w:rFonts w:cs="Arial"/>
          <w:szCs w:val="20"/>
        </w:rPr>
      </w:pPr>
    </w:p>
    <w:p w14:paraId="5661A984" w14:textId="77777777" w:rsidR="00BB1E26" w:rsidRPr="00F54DF7" w:rsidRDefault="00BB1E26" w:rsidP="00F96FBF">
      <w:pPr>
        <w:rPr>
          <w:rFonts w:cs="Arial"/>
          <w:szCs w:val="20"/>
        </w:rPr>
      </w:pPr>
    </w:p>
    <w:p w14:paraId="7BB116AC" w14:textId="77777777" w:rsidR="00BB1E26" w:rsidRPr="00F54DF7" w:rsidRDefault="00BB1E26" w:rsidP="00F96FBF">
      <w:pPr>
        <w:rPr>
          <w:rFonts w:cs="Arial"/>
          <w:szCs w:val="20"/>
        </w:rPr>
      </w:pPr>
    </w:p>
    <w:p w14:paraId="53BFD000" w14:textId="77777777" w:rsidR="00BB1E26" w:rsidRPr="00F54DF7" w:rsidRDefault="00BB1E26" w:rsidP="00F96FBF">
      <w:pPr>
        <w:rPr>
          <w:rFonts w:cs="Arial"/>
          <w:szCs w:val="20"/>
        </w:rPr>
      </w:pPr>
    </w:p>
    <w:p w14:paraId="009B723C" w14:textId="77777777" w:rsidR="00990C82" w:rsidRPr="00F54DF7" w:rsidRDefault="00990C82" w:rsidP="00F96FBF">
      <w:pPr>
        <w:jc w:val="center"/>
        <w:rPr>
          <w:rFonts w:cs="Arial"/>
          <w:b/>
          <w:szCs w:val="20"/>
        </w:rPr>
      </w:pPr>
    </w:p>
    <w:p w14:paraId="667A204A" w14:textId="77777777" w:rsidR="00990C82" w:rsidRPr="00F54DF7" w:rsidRDefault="00990C82" w:rsidP="00F96FBF">
      <w:pPr>
        <w:jc w:val="center"/>
        <w:rPr>
          <w:rFonts w:cs="Arial"/>
          <w:b/>
          <w:szCs w:val="20"/>
        </w:rPr>
      </w:pPr>
    </w:p>
    <w:p w14:paraId="7635B56F" w14:textId="77777777" w:rsidR="00990C82" w:rsidRPr="00F54DF7" w:rsidRDefault="00990C82" w:rsidP="00F96FBF">
      <w:pPr>
        <w:jc w:val="center"/>
        <w:rPr>
          <w:rFonts w:cs="Arial"/>
          <w:b/>
          <w:szCs w:val="20"/>
        </w:rPr>
      </w:pPr>
    </w:p>
    <w:p w14:paraId="057E66FA" w14:textId="3FAB1535" w:rsidR="00801357" w:rsidRPr="00F54DF7" w:rsidRDefault="00152883" w:rsidP="00F96FBF">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F96FBF">
      <w:pPr>
        <w:jc w:val="center"/>
        <w:rPr>
          <w:rFonts w:cs="Arial"/>
          <w:b/>
          <w:sz w:val="52"/>
          <w:szCs w:val="52"/>
        </w:rPr>
      </w:pPr>
      <w:r w:rsidRPr="00F54DF7">
        <w:rPr>
          <w:rFonts w:cs="Arial"/>
          <w:b/>
          <w:sz w:val="52"/>
          <w:szCs w:val="52"/>
        </w:rPr>
        <w:t>Z OZNAKO</w:t>
      </w:r>
    </w:p>
    <w:p w14:paraId="2AEE43B6" w14:textId="77777777" w:rsidR="00BB1E26" w:rsidRPr="00F54DF7" w:rsidRDefault="00BB1E26" w:rsidP="00F96FBF">
      <w:pPr>
        <w:jc w:val="center"/>
        <w:rPr>
          <w:rFonts w:cs="Arial"/>
          <w:b/>
          <w:sz w:val="52"/>
          <w:szCs w:val="52"/>
        </w:rPr>
      </w:pPr>
    </w:p>
    <w:p w14:paraId="11A87875" w14:textId="77777777" w:rsidR="00152883" w:rsidRPr="00F54DF7" w:rsidRDefault="00152883" w:rsidP="00F96FBF">
      <w:pPr>
        <w:jc w:val="center"/>
        <w:rPr>
          <w:rFonts w:cs="Arial"/>
          <w:b/>
          <w:sz w:val="52"/>
          <w:szCs w:val="52"/>
        </w:rPr>
      </w:pPr>
    </w:p>
    <w:p w14:paraId="0721E418" w14:textId="0135CFA8" w:rsidR="00CC7517" w:rsidRPr="00F54DF7" w:rsidRDefault="00801357" w:rsidP="00F96FBF">
      <w:pPr>
        <w:jc w:val="center"/>
        <w:rPr>
          <w:rFonts w:cs="Arial"/>
          <w:sz w:val="52"/>
          <w:szCs w:val="52"/>
        </w:rPr>
      </w:pPr>
      <w:r w:rsidRPr="00F54DF7">
        <w:rPr>
          <w:rFonts w:cs="Arial"/>
          <w:b/>
          <w:sz w:val="52"/>
          <w:szCs w:val="52"/>
        </w:rPr>
        <w:t>OD</w:t>
      </w:r>
      <w:r w:rsidR="00A365DC">
        <w:rPr>
          <w:rFonts w:cs="Arial"/>
          <w:b/>
          <w:sz w:val="52"/>
          <w:szCs w:val="52"/>
        </w:rPr>
        <w:t>GIP</w:t>
      </w:r>
      <w:r w:rsidR="005E052D">
        <w:rPr>
          <w:rFonts w:cs="Arial"/>
          <w:b/>
          <w:sz w:val="52"/>
          <w:szCs w:val="52"/>
        </w:rPr>
        <w:t>-</w:t>
      </w:r>
      <w:r w:rsidR="00A365DC">
        <w:rPr>
          <w:rFonts w:cs="Arial"/>
          <w:b/>
          <w:sz w:val="52"/>
          <w:szCs w:val="52"/>
        </w:rPr>
        <w:t>2</w:t>
      </w:r>
      <w:r w:rsidR="005E052D">
        <w:rPr>
          <w:rFonts w:cs="Arial"/>
          <w:b/>
          <w:sz w:val="52"/>
          <w:szCs w:val="52"/>
        </w:rPr>
        <w:t>/202</w:t>
      </w:r>
      <w:r w:rsidR="008F4399">
        <w:rPr>
          <w:rFonts w:cs="Arial"/>
          <w:b/>
          <w:sz w:val="52"/>
          <w:szCs w:val="52"/>
        </w:rPr>
        <w:t>4</w:t>
      </w:r>
    </w:p>
    <w:p w14:paraId="3A381A0D" w14:textId="77777777" w:rsidR="008F44C4" w:rsidRPr="00F54DF7" w:rsidRDefault="008F44C4" w:rsidP="00F96FBF">
      <w:pPr>
        <w:rPr>
          <w:rFonts w:cs="Arial"/>
          <w:sz w:val="52"/>
          <w:szCs w:val="52"/>
          <w:lang w:eastAsia="sl-SI"/>
        </w:rPr>
      </w:pPr>
      <w:bookmarkStart w:id="0" w:name="_Toc336851729"/>
    </w:p>
    <w:p w14:paraId="154C3A72" w14:textId="77777777" w:rsidR="002E70A6" w:rsidRPr="00F54DF7" w:rsidRDefault="002E70A6" w:rsidP="00F96FBF">
      <w:pPr>
        <w:rPr>
          <w:rFonts w:cs="Arial"/>
          <w:szCs w:val="20"/>
          <w:lang w:eastAsia="sl-SI"/>
        </w:rPr>
      </w:pPr>
    </w:p>
    <w:p w14:paraId="286AD319" w14:textId="77777777" w:rsidR="002E70A6" w:rsidRPr="00F54DF7" w:rsidRDefault="002E70A6" w:rsidP="00F96FBF">
      <w:pPr>
        <w:rPr>
          <w:rFonts w:cs="Arial"/>
          <w:szCs w:val="20"/>
          <w:lang w:eastAsia="sl-SI"/>
        </w:rPr>
      </w:pPr>
    </w:p>
    <w:p w14:paraId="25313BF4" w14:textId="77777777" w:rsidR="003D39DA" w:rsidRPr="00F54DF7" w:rsidRDefault="003D39DA" w:rsidP="00F96FBF">
      <w:pPr>
        <w:jc w:val="left"/>
        <w:rPr>
          <w:rFonts w:cs="Arial"/>
          <w:szCs w:val="20"/>
          <w:lang w:eastAsia="sl-SI"/>
        </w:rPr>
      </w:pPr>
      <w:r w:rsidRPr="00F54DF7">
        <w:rPr>
          <w:rFonts w:cs="Arial"/>
          <w:szCs w:val="20"/>
          <w:lang w:eastAsia="sl-SI"/>
        </w:rPr>
        <w:br w:type="page"/>
      </w:r>
    </w:p>
    <w:p w14:paraId="5E310CF7" w14:textId="57E5BD0E" w:rsidR="00D65E75" w:rsidRPr="008F4399" w:rsidRDefault="009B3F0C" w:rsidP="00F96FBF">
      <w:pPr>
        <w:pStyle w:val="NaslovTOC"/>
        <w:spacing w:before="0" w:line="260" w:lineRule="atLeast"/>
        <w:rPr>
          <w:rFonts w:ascii="Arial" w:hAnsi="Arial" w:cs="Arial"/>
          <w:bCs w:val="0"/>
          <w:color w:val="auto"/>
          <w:sz w:val="20"/>
          <w:szCs w:val="20"/>
        </w:rPr>
      </w:pPr>
      <w:r w:rsidRPr="008F4399">
        <w:rPr>
          <w:rFonts w:ascii="Arial" w:hAnsi="Arial" w:cs="Arial"/>
          <w:bCs w:val="0"/>
          <w:color w:val="auto"/>
          <w:sz w:val="20"/>
          <w:szCs w:val="20"/>
        </w:rPr>
        <w:lastRenderedPageBreak/>
        <w:t>KAZALO</w:t>
      </w:r>
    </w:p>
    <w:p w14:paraId="2392B900" w14:textId="3A2D36BC" w:rsidR="00987E26" w:rsidRDefault="00987E26" w:rsidP="00987E26">
      <w:pPr>
        <w:rPr>
          <w:lang w:eastAsia="sl-SI"/>
        </w:rPr>
      </w:pPr>
    </w:p>
    <w:bookmarkStart w:id="1" w:name="_Toc336851777"/>
    <w:p w14:paraId="010B2035" w14:textId="36A9493B" w:rsidR="008D7B18" w:rsidRDefault="00987E26">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r>
        <w:rPr>
          <w:rFonts w:cs="Arial"/>
          <w:bCs w:val="0"/>
          <w:caps w:val="0"/>
        </w:rPr>
        <w:fldChar w:fldCharType="begin"/>
      </w:r>
      <w:r>
        <w:rPr>
          <w:rFonts w:cs="Arial"/>
          <w:bCs w:val="0"/>
          <w:caps w:val="0"/>
        </w:rPr>
        <w:instrText xml:space="preserve"> TOC \o "1-3" \h \z \u </w:instrText>
      </w:r>
      <w:r>
        <w:rPr>
          <w:rFonts w:cs="Arial"/>
          <w:bCs w:val="0"/>
          <w:caps w:val="0"/>
        </w:rPr>
        <w:fldChar w:fldCharType="separate"/>
      </w:r>
      <w:hyperlink w:anchor="_Toc164406422" w:history="1">
        <w:r w:rsidR="008D7B18" w:rsidRPr="00F85F12">
          <w:rPr>
            <w:rStyle w:val="Hiperpovezava"/>
            <w:rFonts w:cs="Arial"/>
            <w:noProof/>
          </w:rPr>
          <w:t>1.</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NAROČNIK</w:t>
        </w:r>
        <w:r w:rsidR="008D7B18">
          <w:rPr>
            <w:noProof/>
            <w:webHidden/>
          </w:rPr>
          <w:tab/>
        </w:r>
        <w:r w:rsidR="008D7B18">
          <w:rPr>
            <w:noProof/>
            <w:webHidden/>
          </w:rPr>
          <w:fldChar w:fldCharType="begin"/>
        </w:r>
        <w:r w:rsidR="008D7B18">
          <w:rPr>
            <w:noProof/>
            <w:webHidden/>
          </w:rPr>
          <w:instrText xml:space="preserve"> PAGEREF _Toc164406422 \h </w:instrText>
        </w:r>
        <w:r w:rsidR="008D7B18">
          <w:rPr>
            <w:noProof/>
            <w:webHidden/>
          </w:rPr>
        </w:r>
        <w:r w:rsidR="008D7B18">
          <w:rPr>
            <w:noProof/>
            <w:webHidden/>
          </w:rPr>
          <w:fldChar w:fldCharType="separate"/>
        </w:r>
        <w:r w:rsidR="008D7B18">
          <w:rPr>
            <w:noProof/>
            <w:webHidden/>
          </w:rPr>
          <w:t>3</w:t>
        </w:r>
        <w:r w:rsidR="008D7B18">
          <w:rPr>
            <w:noProof/>
            <w:webHidden/>
          </w:rPr>
          <w:fldChar w:fldCharType="end"/>
        </w:r>
      </w:hyperlink>
    </w:p>
    <w:p w14:paraId="22DF3A8B" w14:textId="466BDDB0"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3" w:history="1">
        <w:r w:rsidR="008D7B18" w:rsidRPr="00F85F12">
          <w:rPr>
            <w:rStyle w:val="Hiperpovezava"/>
            <w:rFonts w:cs="Arial"/>
            <w:noProof/>
          </w:rPr>
          <w:t>2.</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OZNAKA IN PREDMET JAVNEGA NAROČILA</w:t>
        </w:r>
        <w:r w:rsidR="008D7B18">
          <w:rPr>
            <w:noProof/>
            <w:webHidden/>
          </w:rPr>
          <w:tab/>
        </w:r>
        <w:r w:rsidR="008D7B18">
          <w:rPr>
            <w:noProof/>
            <w:webHidden/>
          </w:rPr>
          <w:fldChar w:fldCharType="begin"/>
        </w:r>
        <w:r w:rsidR="008D7B18">
          <w:rPr>
            <w:noProof/>
            <w:webHidden/>
          </w:rPr>
          <w:instrText xml:space="preserve"> PAGEREF _Toc164406423 \h </w:instrText>
        </w:r>
        <w:r w:rsidR="008D7B18">
          <w:rPr>
            <w:noProof/>
            <w:webHidden/>
          </w:rPr>
        </w:r>
        <w:r w:rsidR="008D7B18">
          <w:rPr>
            <w:noProof/>
            <w:webHidden/>
          </w:rPr>
          <w:fldChar w:fldCharType="separate"/>
        </w:r>
        <w:r w:rsidR="008D7B18">
          <w:rPr>
            <w:noProof/>
            <w:webHidden/>
          </w:rPr>
          <w:t>3</w:t>
        </w:r>
        <w:r w:rsidR="008D7B18">
          <w:rPr>
            <w:noProof/>
            <w:webHidden/>
          </w:rPr>
          <w:fldChar w:fldCharType="end"/>
        </w:r>
      </w:hyperlink>
    </w:p>
    <w:p w14:paraId="68D59D31" w14:textId="6F20B65F"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4" w:history="1">
        <w:r w:rsidR="008D7B18" w:rsidRPr="00F85F12">
          <w:rPr>
            <w:rStyle w:val="Hiperpovezava"/>
            <w:rFonts w:cs="Arial"/>
            <w:noProof/>
          </w:rPr>
          <w:t>3.</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NAČIN ODDAJE JAVNEGA NAROČILA</w:t>
        </w:r>
        <w:r w:rsidR="008D7B18">
          <w:rPr>
            <w:noProof/>
            <w:webHidden/>
          </w:rPr>
          <w:tab/>
        </w:r>
        <w:r w:rsidR="008D7B18">
          <w:rPr>
            <w:noProof/>
            <w:webHidden/>
          </w:rPr>
          <w:fldChar w:fldCharType="begin"/>
        </w:r>
        <w:r w:rsidR="008D7B18">
          <w:rPr>
            <w:noProof/>
            <w:webHidden/>
          </w:rPr>
          <w:instrText xml:space="preserve"> PAGEREF _Toc164406424 \h </w:instrText>
        </w:r>
        <w:r w:rsidR="008D7B18">
          <w:rPr>
            <w:noProof/>
            <w:webHidden/>
          </w:rPr>
        </w:r>
        <w:r w:rsidR="008D7B18">
          <w:rPr>
            <w:noProof/>
            <w:webHidden/>
          </w:rPr>
          <w:fldChar w:fldCharType="separate"/>
        </w:r>
        <w:r w:rsidR="008D7B18">
          <w:rPr>
            <w:noProof/>
            <w:webHidden/>
          </w:rPr>
          <w:t>3</w:t>
        </w:r>
        <w:r w:rsidR="008D7B18">
          <w:rPr>
            <w:noProof/>
            <w:webHidden/>
          </w:rPr>
          <w:fldChar w:fldCharType="end"/>
        </w:r>
      </w:hyperlink>
    </w:p>
    <w:p w14:paraId="65FC5D11" w14:textId="29FACDC4"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5" w:history="1">
        <w:r w:rsidR="008D7B18" w:rsidRPr="00F85F12">
          <w:rPr>
            <w:rStyle w:val="Hiperpovezava"/>
            <w:rFonts w:cs="Arial"/>
            <w:noProof/>
          </w:rPr>
          <w:t>4.</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ROK IN NAČIN PREDLOŽITVE PONUDBE</w:t>
        </w:r>
        <w:r w:rsidR="008D7B18">
          <w:rPr>
            <w:noProof/>
            <w:webHidden/>
          </w:rPr>
          <w:tab/>
        </w:r>
        <w:r w:rsidR="008D7B18">
          <w:rPr>
            <w:noProof/>
            <w:webHidden/>
          </w:rPr>
          <w:fldChar w:fldCharType="begin"/>
        </w:r>
        <w:r w:rsidR="008D7B18">
          <w:rPr>
            <w:noProof/>
            <w:webHidden/>
          </w:rPr>
          <w:instrText xml:space="preserve"> PAGEREF _Toc164406425 \h </w:instrText>
        </w:r>
        <w:r w:rsidR="008D7B18">
          <w:rPr>
            <w:noProof/>
            <w:webHidden/>
          </w:rPr>
        </w:r>
        <w:r w:rsidR="008D7B18">
          <w:rPr>
            <w:noProof/>
            <w:webHidden/>
          </w:rPr>
          <w:fldChar w:fldCharType="separate"/>
        </w:r>
        <w:r w:rsidR="008D7B18">
          <w:rPr>
            <w:noProof/>
            <w:webHidden/>
          </w:rPr>
          <w:t>4</w:t>
        </w:r>
        <w:r w:rsidR="008D7B18">
          <w:rPr>
            <w:noProof/>
            <w:webHidden/>
          </w:rPr>
          <w:fldChar w:fldCharType="end"/>
        </w:r>
      </w:hyperlink>
    </w:p>
    <w:p w14:paraId="1D8B4BDD" w14:textId="2AC92E77"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6" w:history="1">
        <w:r w:rsidR="008D7B18" w:rsidRPr="00F85F12">
          <w:rPr>
            <w:rStyle w:val="Hiperpovezava"/>
            <w:rFonts w:cs="Arial"/>
            <w:noProof/>
          </w:rPr>
          <w:t>5.</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INFORMACIJE V ZVEZI Z ODPIRANJEM PONUDB</w:t>
        </w:r>
        <w:r w:rsidR="008D7B18">
          <w:rPr>
            <w:noProof/>
            <w:webHidden/>
          </w:rPr>
          <w:tab/>
        </w:r>
        <w:r w:rsidR="008D7B18">
          <w:rPr>
            <w:noProof/>
            <w:webHidden/>
          </w:rPr>
          <w:fldChar w:fldCharType="begin"/>
        </w:r>
        <w:r w:rsidR="008D7B18">
          <w:rPr>
            <w:noProof/>
            <w:webHidden/>
          </w:rPr>
          <w:instrText xml:space="preserve"> PAGEREF _Toc164406426 \h </w:instrText>
        </w:r>
        <w:r w:rsidR="008D7B18">
          <w:rPr>
            <w:noProof/>
            <w:webHidden/>
          </w:rPr>
        </w:r>
        <w:r w:rsidR="008D7B18">
          <w:rPr>
            <w:noProof/>
            <w:webHidden/>
          </w:rPr>
          <w:fldChar w:fldCharType="separate"/>
        </w:r>
        <w:r w:rsidR="008D7B18">
          <w:rPr>
            <w:noProof/>
            <w:webHidden/>
          </w:rPr>
          <w:t>4</w:t>
        </w:r>
        <w:r w:rsidR="008D7B18">
          <w:rPr>
            <w:noProof/>
            <w:webHidden/>
          </w:rPr>
          <w:fldChar w:fldCharType="end"/>
        </w:r>
      </w:hyperlink>
    </w:p>
    <w:p w14:paraId="03EA2C57" w14:textId="4649CCCD"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7" w:history="1">
        <w:r w:rsidR="008D7B18" w:rsidRPr="00F85F12">
          <w:rPr>
            <w:rStyle w:val="Hiperpovezava"/>
            <w:rFonts w:cs="Arial"/>
            <w:noProof/>
          </w:rPr>
          <w:t>6.</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PRAVNA PODLAGA IN VIR FINANCIRANJA</w:t>
        </w:r>
        <w:r w:rsidR="008D7B18">
          <w:rPr>
            <w:noProof/>
            <w:webHidden/>
          </w:rPr>
          <w:tab/>
        </w:r>
        <w:r w:rsidR="008D7B18">
          <w:rPr>
            <w:noProof/>
            <w:webHidden/>
          </w:rPr>
          <w:fldChar w:fldCharType="begin"/>
        </w:r>
        <w:r w:rsidR="008D7B18">
          <w:rPr>
            <w:noProof/>
            <w:webHidden/>
          </w:rPr>
          <w:instrText xml:space="preserve"> PAGEREF _Toc164406427 \h </w:instrText>
        </w:r>
        <w:r w:rsidR="008D7B18">
          <w:rPr>
            <w:noProof/>
            <w:webHidden/>
          </w:rPr>
        </w:r>
        <w:r w:rsidR="008D7B18">
          <w:rPr>
            <w:noProof/>
            <w:webHidden/>
          </w:rPr>
          <w:fldChar w:fldCharType="separate"/>
        </w:r>
        <w:r w:rsidR="008D7B18">
          <w:rPr>
            <w:noProof/>
            <w:webHidden/>
          </w:rPr>
          <w:t>4</w:t>
        </w:r>
        <w:r w:rsidR="008D7B18">
          <w:rPr>
            <w:noProof/>
            <w:webHidden/>
          </w:rPr>
          <w:fldChar w:fldCharType="end"/>
        </w:r>
      </w:hyperlink>
    </w:p>
    <w:p w14:paraId="49B3AAEB" w14:textId="309190F1"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28" w:history="1">
        <w:r w:rsidR="008D7B18" w:rsidRPr="00F85F12">
          <w:rPr>
            <w:rStyle w:val="Hiperpovezava"/>
            <w:rFonts w:cs="Arial"/>
            <w:noProof/>
          </w:rPr>
          <w:t>7.</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TEMELJNA PRAVILA POSLOVANJA</w:t>
        </w:r>
        <w:r w:rsidR="008D7B18">
          <w:rPr>
            <w:noProof/>
            <w:webHidden/>
          </w:rPr>
          <w:tab/>
        </w:r>
        <w:r w:rsidR="008D7B18">
          <w:rPr>
            <w:noProof/>
            <w:webHidden/>
          </w:rPr>
          <w:fldChar w:fldCharType="begin"/>
        </w:r>
        <w:r w:rsidR="008D7B18">
          <w:rPr>
            <w:noProof/>
            <w:webHidden/>
          </w:rPr>
          <w:instrText xml:space="preserve"> PAGEREF _Toc164406428 \h </w:instrText>
        </w:r>
        <w:r w:rsidR="008D7B18">
          <w:rPr>
            <w:noProof/>
            <w:webHidden/>
          </w:rPr>
        </w:r>
        <w:r w:rsidR="008D7B18">
          <w:rPr>
            <w:noProof/>
            <w:webHidden/>
          </w:rPr>
          <w:fldChar w:fldCharType="separate"/>
        </w:r>
        <w:r w:rsidR="008D7B18">
          <w:rPr>
            <w:noProof/>
            <w:webHidden/>
          </w:rPr>
          <w:t>4</w:t>
        </w:r>
        <w:r w:rsidR="008D7B18">
          <w:rPr>
            <w:noProof/>
            <w:webHidden/>
          </w:rPr>
          <w:fldChar w:fldCharType="end"/>
        </w:r>
      </w:hyperlink>
    </w:p>
    <w:p w14:paraId="0CB0E4BF" w14:textId="356EFD95"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29" w:history="1">
        <w:r w:rsidR="008D7B18" w:rsidRPr="00F85F12">
          <w:rPr>
            <w:rStyle w:val="Hiperpovezava"/>
          </w:rPr>
          <w:t>7.1</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Dostop do dokumentacije v zvezi z oddajo javnega naročila</w:t>
        </w:r>
        <w:r w:rsidR="008D7B18">
          <w:rPr>
            <w:webHidden/>
          </w:rPr>
          <w:tab/>
        </w:r>
        <w:r w:rsidR="008D7B18">
          <w:rPr>
            <w:webHidden/>
          </w:rPr>
          <w:fldChar w:fldCharType="begin"/>
        </w:r>
        <w:r w:rsidR="008D7B18">
          <w:rPr>
            <w:webHidden/>
          </w:rPr>
          <w:instrText xml:space="preserve"> PAGEREF _Toc164406429 \h </w:instrText>
        </w:r>
        <w:r w:rsidR="008D7B18">
          <w:rPr>
            <w:webHidden/>
          </w:rPr>
        </w:r>
        <w:r w:rsidR="008D7B18">
          <w:rPr>
            <w:webHidden/>
          </w:rPr>
          <w:fldChar w:fldCharType="separate"/>
        </w:r>
        <w:r w:rsidR="008D7B18">
          <w:rPr>
            <w:webHidden/>
          </w:rPr>
          <w:t>4</w:t>
        </w:r>
        <w:r w:rsidR="008D7B18">
          <w:rPr>
            <w:webHidden/>
          </w:rPr>
          <w:fldChar w:fldCharType="end"/>
        </w:r>
      </w:hyperlink>
    </w:p>
    <w:p w14:paraId="79443206" w14:textId="59E5B490"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30" w:history="1">
        <w:r w:rsidR="008D7B18" w:rsidRPr="00F85F12">
          <w:rPr>
            <w:rStyle w:val="Hiperpovezava"/>
          </w:rPr>
          <w:t>7.2</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Obvestila in pojasnila v zvezi z dokumentacijo v zvezi z oddajo javnega naročila</w:t>
        </w:r>
        <w:r w:rsidR="008D7B18">
          <w:rPr>
            <w:webHidden/>
          </w:rPr>
          <w:tab/>
        </w:r>
        <w:r w:rsidR="008D7B18">
          <w:rPr>
            <w:webHidden/>
          </w:rPr>
          <w:fldChar w:fldCharType="begin"/>
        </w:r>
        <w:r w:rsidR="008D7B18">
          <w:rPr>
            <w:webHidden/>
          </w:rPr>
          <w:instrText xml:space="preserve"> PAGEREF _Toc164406430 \h </w:instrText>
        </w:r>
        <w:r w:rsidR="008D7B18">
          <w:rPr>
            <w:webHidden/>
          </w:rPr>
        </w:r>
        <w:r w:rsidR="008D7B18">
          <w:rPr>
            <w:webHidden/>
          </w:rPr>
          <w:fldChar w:fldCharType="separate"/>
        </w:r>
        <w:r w:rsidR="008D7B18">
          <w:rPr>
            <w:webHidden/>
          </w:rPr>
          <w:t>5</w:t>
        </w:r>
        <w:r w:rsidR="008D7B18">
          <w:rPr>
            <w:webHidden/>
          </w:rPr>
          <w:fldChar w:fldCharType="end"/>
        </w:r>
      </w:hyperlink>
    </w:p>
    <w:p w14:paraId="48400AB0" w14:textId="62065E4B"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31" w:history="1">
        <w:r w:rsidR="008D7B18" w:rsidRPr="00F85F12">
          <w:rPr>
            <w:rStyle w:val="Hiperpovezava"/>
            <w:rFonts w:cs="Arial"/>
            <w:noProof/>
          </w:rPr>
          <w:t>8.</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SESTAVA DOKUMENTACIJE v zvezi z oddajo javnega naročila</w:t>
        </w:r>
        <w:r w:rsidR="008D7B18">
          <w:rPr>
            <w:noProof/>
            <w:webHidden/>
          </w:rPr>
          <w:tab/>
        </w:r>
        <w:r w:rsidR="008D7B18">
          <w:rPr>
            <w:noProof/>
            <w:webHidden/>
          </w:rPr>
          <w:fldChar w:fldCharType="begin"/>
        </w:r>
        <w:r w:rsidR="008D7B18">
          <w:rPr>
            <w:noProof/>
            <w:webHidden/>
          </w:rPr>
          <w:instrText xml:space="preserve"> PAGEREF _Toc164406431 \h </w:instrText>
        </w:r>
        <w:r w:rsidR="008D7B18">
          <w:rPr>
            <w:noProof/>
            <w:webHidden/>
          </w:rPr>
        </w:r>
        <w:r w:rsidR="008D7B18">
          <w:rPr>
            <w:noProof/>
            <w:webHidden/>
          </w:rPr>
          <w:fldChar w:fldCharType="separate"/>
        </w:r>
        <w:r w:rsidR="008D7B18">
          <w:rPr>
            <w:noProof/>
            <w:webHidden/>
          </w:rPr>
          <w:t>5</w:t>
        </w:r>
        <w:r w:rsidR="008D7B18">
          <w:rPr>
            <w:noProof/>
            <w:webHidden/>
          </w:rPr>
          <w:fldChar w:fldCharType="end"/>
        </w:r>
      </w:hyperlink>
    </w:p>
    <w:p w14:paraId="5BE6DB2D" w14:textId="2E46C118" w:rsidR="008D7B18" w:rsidRDefault="00EC54EF">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32" w:history="1">
        <w:r w:rsidR="008D7B18" w:rsidRPr="00F85F12">
          <w:rPr>
            <w:rStyle w:val="Hiperpovezava"/>
            <w:rFonts w:cs="Arial"/>
            <w:noProof/>
          </w:rPr>
          <w:t>9.</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UGOTAVLJANJE SPOSOBNOSTI</w:t>
        </w:r>
        <w:r w:rsidR="008D7B18">
          <w:rPr>
            <w:noProof/>
            <w:webHidden/>
          </w:rPr>
          <w:tab/>
        </w:r>
        <w:r w:rsidR="008D7B18">
          <w:rPr>
            <w:noProof/>
            <w:webHidden/>
          </w:rPr>
          <w:fldChar w:fldCharType="begin"/>
        </w:r>
        <w:r w:rsidR="008D7B18">
          <w:rPr>
            <w:noProof/>
            <w:webHidden/>
          </w:rPr>
          <w:instrText xml:space="preserve"> PAGEREF _Toc164406432 \h </w:instrText>
        </w:r>
        <w:r w:rsidR="008D7B18">
          <w:rPr>
            <w:noProof/>
            <w:webHidden/>
          </w:rPr>
        </w:r>
        <w:r w:rsidR="008D7B18">
          <w:rPr>
            <w:noProof/>
            <w:webHidden/>
          </w:rPr>
          <w:fldChar w:fldCharType="separate"/>
        </w:r>
        <w:r w:rsidR="008D7B18">
          <w:rPr>
            <w:noProof/>
            <w:webHidden/>
          </w:rPr>
          <w:t>5</w:t>
        </w:r>
        <w:r w:rsidR="008D7B18">
          <w:rPr>
            <w:noProof/>
            <w:webHidden/>
          </w:rPr>
          <w:fldChar w:fldCharType="end"/>
        </w:r>
      </w:hyperlink>
    </w:p>
    <w:p w14:paraId="42733400" w14:textId="377229DD"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33" w:history="1">
        <w:r w:rsidR="008D7B18" w:rsidRPr="00F85F12">
          <w:rPr>
            <w:rStyle w:val="Hiperpovezava"/>
          </w:rPr>
          <w:t>9.1</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Ugotavljanje sposobnosti za sodelovanje v postopku oddaje javnega naročila in dokazila</w:t>
        </w:r>
        <w:r w:rsidR="008D7B18">
          <w:rPr>
            <w:webHidden/>
          </w:rPr>
          <w:tab/>
        </w:r>
        <w:r w:rsidR="008D7B18">
          <w:rPr>
            <w:webHidden/>
          </w:rPr>
          <w:fldChar w:fldCharType="begin"/>
        </w:r>
        <w:r w:rsidR="008D7B18">
          <w:rPr>
            <w:webHidden/>
          </w:rPr>
          <w:instrText xml:space="preserve"> PAGEREF _Toc164406433 \h </w:instrText>
        </w:r>
        <w:r w:rsidR="008D7B18">
          <w:rPr>
            <w:webHidden/>
          </w:rPr>
        </w:r>
        <w:r w:rsidR="008D7B18">
          <w:rPr>
            <w:webHidden/>
          </w:rPr>
          <w:fldChar w:fldCharType="separate"/>
        </w:r>
        <w:r w:rsidR="008D7B18">
          <w:rPr>
            <w:webHidden/>
          </w:rPr>
          <w:t>5</w:t>
        </w:r>
        <w:r w:rsidR="008D7B18">
          <w:rPr>
            <w:webHidden/>
          </w:rPr>
          <w:fldChar w:fldCharType="end"/>
        </w:r>
      </w:hyperlink>
    </w:p>
    <w:p w14:paraId="589EB7FE" w14:textId="0CA5F4E1"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34" w:history="1">
        <w:r w:rsidR="008D7B18" w:rsidRPr="00F85F12">
          <w:rPr>
            <w:rStyle w:val="Hiperpovezava"/>
          </w:rPr>
          <w:t>9.1.1</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Razlogi za izključitev</w:t>
        </w:r>
        <w:r w:rsidR="008D7B18">
          <w:rPr>
            <w:webHidden/>
          </w:rPr>
          <w:tab/>
        </w:r>
        <w:r w:rsidR="008D7B18">
          <w:rPr>
            <w:webHidden/>
          </w:rPr>
          <w:fldChar w:fldCharType="begin"/>
        </w:r>
        <w:r w:rsidR="008D7B18">
          <w:rPr>
            <w:webHidden/>
          </w:rPr>
          <w:instrText xml:space="preserve"> PAGEREF _Toc164406434 \h </w:instrText>
        </w:r>
        <w:r w:rsidR="008D7B18">
          <w:rPr>
            <w:webHidden/>
          </w:rPr>
        </w:r>
        <w:r w:rsidR="008D7B18">
          <w:rPr>
            <w:webHidden/>
          </w:rPr>
          <w:fldChar w:fldCharType="separate"/>
        </w:r>
        <w:r w:rsidR="008D7B18">
          <w:rPr>
            <w:webHidden/>
          </w:rPr>
          <w:t>6</w:t>
        </w:r>
        <w:r w:rsidR="008D7B18">
          <w:rPr>
            <w:webHidden/>
          </w:rPr>
          <w:fldChar w:fldCharType="end"/>
        </w:r>
      </w:hyperlink>
    </w:p>
    <w:p w14:paraId="5C057CDD" w14:textId="5DB6CE64"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35" w:history="1">
        <w:r w:rsidR="008D7B18" w:rsidRPr="00F85F12">
          <w:rPr>
            <w:rStyle w:val="Hiperpovezava"/>
            <w:rFonts w:cs="Arial"/>
            <w:noProof/>
          </w:rPr>
          <w:t>10.</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merilO</w:t>
        </w:r>
        <w:r w:rsidR="008D7B18">
          <w:rPr>
            <w:noProof/>
            <w:webHidden/>
          </w:rPr>
          <w:tab/>
        </w:r>
        <w:r w:rsidR="008D7B18">
          <w:rPr>
            <w:noProof/>
            <w:webHidden/>
          </w:rPr>
          <w:fldChar w:fldCharType="begin"/>
        </w:r>
        <w:r w:rsidR="008D7B18">
          <w:rPr>
            <w:noProof/>
            <w:webHidden/>
          </w:rPr>
          <w:instrText xml:space="preserve"> PAGEREF _Toc164406435 \h </w:instrText>
        </w:r>
        <w:r w:rsidR="008D7B18">
          <w:rPr>
            <w:noProof/>
            <w:webHidden/>
          </w:rPr>
        </w:r>
        <w:r w:rsidR="008D7B18">
          <w:rPr>
            <w:noProof/>
            <w:webHidden/>
          </w:rPr>
          <w:fldChar w:fldCharType="separate"/>
        </w:r>
        <w:r w:rsidR="008D7B18">
          <w:rPr>
            <w:noProof/>
            <w:webHidden/>
          </w:rPr>
          <w:t>8</w:t>
        </w:r>
        <w:r w:rsidR="008D7B18">
          <w:rPr>
            <w:noProof/>
            <w:webHidden/>
          </w:rPr>
          <w:fldChar w:fldCharType="end"/>
        </w:r>
      </w:hyperlink>
    </w:p>
    <w:p w14:paraId="59941236" w14:textId="24D71A3B"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36" w:history="1">
        <w:r w:rsidR="008D7B18" w:rsidRPr="00F85F12">
          <w:rPr>
            <w:rStyle w:val="Hiperpovezava"/>
            <w:rFonts w:cs="Arial"/>
            <w:noProof/>
          </w:rPr>
          <w:t>11.</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ponudba</w:t>
        </w:r>
        <w:r w:rsidR="008D7B18">
          <w:rPr>
            <w:noProof/>
            <w:webHidden/>
          </w:rPr>
          <w:tab/>
        </w:r>
        <w:r w:rsidR="008D7B18">
          <w:rPr>
            <w:noProof/>
            <w:webHidden/>
          </w:rPr>
          <w:fldChar w:fldCharType="begin"/>
        </w:r>
        <w:r w:rsidR="008D7B18">
          <w:rPr>
            <w:noProof/>
            <w:webHidden/>
          </w:rPr>
          <w:instrText xml:space="preserve"> PAGEREF _Toc164406436 \h </w:instrText>
        </w:r>
        <w:r w:rsidR="008D7B18">
          <w:rPr>
            <w:noProof/>
            <w:webHidden/>
          </w:rPr>
        </w:r>
        <w:r w:rsidR="008D7B18">
          <w:rPr>
            <w:noProof/>
            <w:webHidden/>
          </w:rPr>
          <w:fldChar w:fldCharType="separate"/>
        </w:r>
        <w:r w:rsidR="008D7B18">
          <w:rPr>
            <w:noProof/>
            <w:webHidden/>
          </w:rPr>
          <w:t>8</w:t>
        </w:r>
        <w:r w:rsidR="008D7B18">
          <w:rPr>
            <w:noProof/>
            <w:webHidden/>
          </w:rPr>
          <w:fldChar w:fldCharType="end"/>
        </w:r>
      </w:hyperlink>
    </w:p>
    <w:p w14:paraId="208B78FC" w14:textId="3715F2D2"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37" w:history="1">
        <w:r w:rsidR="008D7B18" w:rsidRPr="00F85F12">
          <w:rPr>
            <w:rStyle w:val="Hiperpovezava"/>
          </w:rPr>
          <w:t>11.1</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Ponudbena dokumentacija</w:t>
        </w:r>
        <w:r w:rsidR="008D7B18">
          <w:rPr>
            <w:webHidden/>
          </w:rPr>
          <w:tab/>
        </w:r>
        <w:r w:rsidR="008D7B18">
          <w:rPr>
            <w:webHidden/>
          </w:rPr>
          <w:fldChar w:fldCharType="begin"/>
        </w:r>
        <w:r w:rsidR="008D7B18">
          <w:rPr>
            <w:webHidden/>
          </w:rPr>
          <w:instrText xml:space="preserve"> PAGEREF _Toc164406437 \h </w:instrText>
        </w:r>
        <w:r w:rsidR="008D7B18">
          <w:rPr>
            <w:webHidden/>
          </w:rPr>
        </w:r>
        <w:r w:rsidR="008D7B18">
          <w:rPr>
            <w:webHidden/>
          </w:rPr>
          <w:fldChar w:fldCharType="separate"/>
        </w:r>
        <w:r w:rsidR="008D7B18">
          <w:rPr>
            <w:webHidden/>
          </w:rPr>
          <w:t>8</w:t>
        </w:r>
        <w:r w:rsidR="008D7B18">
          <w:rPr>
            <w:webHidden/>
          </w:rPr>
          <w:fldChar w:fldCharType="end"/>
        </w:r>
      </w:hyperlink>
    </w:p>
    <w:p w14:paraId="21AD2D72" w14:textId="4BD4F029"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38" w:history="1">
        <w:r w:rsidR="008D7B18" w:rsidRPr="00F85F12">
          <w:rPr>
            <w:rStyle w:val="Hiperpovezava"/>
          </w:rPr>
          <w:t>11.2</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Sestavljanje ponudbe</w:t>
        </w:r>
        <w:r w:rsidR="008D7B18">
          <w:rPr>
            <w:webHidden/>
          </w:rPr>
          <w:tab/>
        </w:r>
        <w:r w:rsidR="008D7B18">
          <w:rPr>
            <w:webHidden/>
          </w:rPr>
          <w:fldChar w:fldCharType="begin"/>
        </w:r>
        <w:r w:rsidR="008D7B18">
          <w:rPr>
            <w:webHidden/>
          </w:rPr>
          <w:instrText xml:space="preserve"> PAGEREF _Toc164406438 \h </w:instrText>
        </w:r>
        <w:r w:rsidR="008D7B18">
          <w:rPr>
            <w:webHidden/>
          </w:rPr>
        </w:r>
        <w:r w:rsidR="008D7B18">
          <w:rPr>
            <w:webHidden/>
          </w:rPr>
          <w:fldChar w:fldCharType="separate"/>
        </w:r>
        <w:r w:rsidR="008D7B18">
          <w:rPr>
            <w:webHidden/>
          </w:rPr>
          <w:t>8</w:t>
        </w:r>
        <w:r w:rsidR="008D7B18">
          <w:rPr>
            <w:webHidden/>
          </w:rPr>
          <w:fldChar w:fldCharType="end"/>
        </w:r>
      </w:hyperlink>
    </w:p>
    <w:p w14:paraId="0BB53659" w14:textId="70B11F64"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39" w:history="1">
        <w:r w:rsidR="008D7B18" w:rsidRPr="00F85F12">
          <w:rPr>
            <w:rStyle w:val="Hiperpovezava"/>
          </w:rPr>
          <w:t>11.2.1</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Obrazec »Predračun« in obrazec »Povzetek predračuna (rekapitulacija)«</w:t>
        </w:r>
        <w:r w:rsidR="008D7B18">
          <w:rPr>
            <w:webHidden/>
          </w:rPr>
          <w:tab/>
        </w:r>
        <w:r w:rsidR="008D7B18">
          <w:rPr>
            <w:webHidden/>
          </w:rPr>
          <w:fldChar w:fldCharType="begin"/>
        </w:r>
        <w:r w:rsidR="008D7B18">
          <w:rPr>
            <w:webHidden/>
          </w:rPr>
          <w:instrText xml:space="preserve"> PAGEREF _Toc164406439 \h </w:instrText>
        </w:r>
        <w:r w:rsidR="008D7B18">
          <w:rPr>
            <w:webHidden/>
          </w:rPr>
        </w:r>
        <w:r w:rsidR="008D7B18">
          <w:rPr>
            <w:webHidden/>
          </w:rPr>
          <w:fldChar w:fldCharType="separate"/>
        </w:r>
        <w:r w:rsidR="008D7B18">
          <w:rPr>
            <w:webHidden/>
          </w:rPr>
          <w:t>8</w:t>
        </w:r>
        <w:r w:rsidR="008D7B18">
          <w:rPr>
            <w:webHidden/>
          </w:rPr>
          <w:fldChar w:fldCharType="end"/>
        </w:r>
      </w:hyperlink>
    </w:p>
    <w:p w14:paraId="41F2B632" w14:textId="62BD19E1"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0" w:history="1">
        <w:r w:rsidR="008D7B18" w:rsidRPr="00F85F12">
          <w:rPr>
            <w:rStyle w:val="Hiperpovezava"/>
          </w:rPr>
          <w:t>11.2.2</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Obrazec »ESPD« - za vse gospodarske subjekte</w:t>
        </w:r>
        <w:r w:rsidR="008D7B18">
          <w:rPr>
            <w:webHidden/>
          </w:rPr>
          <w:tab/>
        </w:r>
        <w:r w:rsidR="008D7B18">
          <w:rPr>
            <w:webHidden/>
          </w:rPr>
          <w:fldChar w:fldCharType="begin"/>
        </w:r>
        <w:r w:rsidR="008D7B18">
          <w:rPr>
            <w:webHidden/>
          </w:rPr>
          <w:instrText xml:space="preserve"> PAGEREF _Toc164406440 \h </w:instrText>
        </w:r>
        <w:r w:rsidR="008D7B18">
          <w:rPr>
            <w:webHidden/>
          </w:rPr>
        </w:r>
        <w:r w:rsidR="008D7B18">
          <w:rPr>
            <w:webHidden/>
          </w:rPr>
          <w:fldChar w:fldCharType="separate"/>
        </w:r>
        <w:r w:rsidR="008D7B18">
          <w:rPr>
            <w:webHidden/>
          </w:rPr>
          <w:t>9</w:t>
        </w:r>
        <w:r w:rsidR="008D7B18">
          <w:rPr>
            <w:webHidden/>
          </w:rPr>
          <w:fldChar w:fldCharType="end"/>
        </w:r>
      </w:hyperlink>
    </w:p>
    <w:p w14:paraId="1744690B" w14:textId="20A32B48"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41" w:history="1">
        <w:r w:rsidR="008D7B18" w:rsidRPr="00F85F12">
          <w:rPr>
            <w:rStyle w:val="Hiperpovezava"/>
          </w:rPr>
          <w:t>11.3</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Drugi dokumenti ponudbe</w:t>
        </w:r>
        <w:r w:rsidR="008D7B18">
          <w:rPr>
            <w:webHidden/>
          </w:rPr>
          <w:tab/>
        </w:r>
        <w:r w:rsidR="008D7B18">
          <w:rPr>
            <w:webHidden/>
          </w:rPr>
          <w:fldChar w:fldCharType="begin"/>
        </w:r>
        <w:r w:rsidR="008D7B18">
          <w:rPr>
            <w:webHidden/>
          </w:rPr>
          <w:instrText xml:space="preserve"> PAGEREF _Toc164406441 \h </w:instrText>
        </w:r>
        <w:r w:rsidR="008D7B18">
          <w:rPr>
            <w:webHidden/>
          </w:rPr>
        </w:r>
        <w:r w:rsidR="008D7B18">
          <w:rPr>
            <w:webHidden/>
          </w:rPr>
          <w:fldChar w:fldCharType="separate"/>
        </w:r>
        <w:r w:rsidR="008D7B18">
          <w:rPr>
            <w:webHidden/>
          </w:rPr>
          <w:t>10</w:t>
        </w:r>
        <w:r w:rsidR="008D7B18">
          <w:rPr>
            <w:webHidden/>
          </w:rPr>
          <w:fldChar w:fldCharType="end"/>
        </w:r>
      </w:hyperlink>
    </w:p>
    <w:p w14:paraId="367E8C69" w14:textId="7827FDF6"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42" w:history="1">
        <w:r w:rsidR="008D7B18" w:rsidRPr="00F85F12">
          <w:rPr>
            <w:rStyle w:val="Hiperpovezava"/>
          </w:rPr>
          <w:t>11.4</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Druga določila za pripravo ponudbe</w:t>
        </w:r>
        <w:r w:rsidR="008D7B18">
          <w:rPr>
            <w:webHidden/>
          </w:rPr>
          <w:tab/>
        </w:r>
        <w:r w:rsidR="008D7B18">
          <w:rPr>
            <w:webHidden/>
          </w:rPr>
          <w:fldChar w:fldCharType="begin"/>
        </w:r>
        <w:r w:rsidR="008D7B18">
          <w:rPr>
            <w:webHidden/>
          </w:rPr>
          <w:instrText xml:space="preserve"> PAGEREF _Toc164406442 \h </w:instrText>
        </w:r>
        <w:r w:rsidR="008D7B18">
          <w:rPr>
            <w:webHidden/>
          </w:rPr>
        </w:r>
        <w:r w:rsidR="008D7B18">
          <w:rPr>
            <w:webHidden/>
          </w:rPr>
          <w:fldChar w:fldCharType="separate"/>
        </w:r>
        <w:r w:rsidR="008D7B18">
          <w:rPr>
            <w:webHidden/>
          </w:rPr>
          <w:t>10</w:t>
        </w:r>
        <w:r w:rsidR="008D7B18">
          <w:rPr>
            <w:webHidden/>
          </w:rPr>
          <w:fldChar w:fldCharType="end"/>
        </w:r>
      </w:hyperlink>
    </w:p>
    <w:p w14:paraId="2FDD6193" w14:textId="4DE405C8"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3" w:history="1">
        <w:r w:rsidR="008D7B18" w:rsidRPr="00F85F12">
          <w:rPr>
            <w:rStyle w:val="Hiperpovezava"/>
          </w:rPr>
          <w:t>11.4.1</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Skupna ponudba</w:t>
        </w:r>
        <w:r w:rsidR="008D7B18">
          <w:rPr>
            <w:webHidden/>
          </w:rPr>
          <w:tab/>
        </w:r>
        <w:r w:rsidR="008D7B18">
          <w:rPr>
            <w:webHidden/>
          </w:rPr>
          <w:fldChar w:fldCharType="begin"/>
        </w:r>
        <w:r w:rsidR="008D7B18">
          <w:rPr>
            <w:webHidden/>
          </w:rPr>
          <w:instrText xml:space="preserve"> PAGEREF _Toc164406443 \h </w:instrText>
        </w:r>
        <w:r w:rsidR="008D7B18">
          <w:rPr>
            <w:webHidden/>
          </w:rPr>
        </w:r>
        <w:r w:rsidR="008D7B18">
          <w:rPr>
            <w:webHidden/>
          </w:rPr>
          <w:fldChar w:fldCharType="separate"/>
        </w:r>
        <w:r w:rsidR="008D7B18">
          <w:rPr>
            <w:webHidden/>
          </w:rPr>
          <w:t>10</w:t>
        </w:r>
        <w:r w:rsidR="008D7B18">
          <w:rPr>
            <w:webHidden/>
          </w:rPr>
          <w:fldChar w:fldCharType="end"/>
        </w:r>
      </w:hyperlink>
    </w:p>
    <w:p w14:paraId="5AF51E8A" w14:textId="503A91E4"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4" w:history="1">
        <w:r w:rsidR="008D7B18" w:rsidRPr="00F85F12">
          <w:rPr>
            <w:rStyle w:val="Hiperpovezava"/>
          </w:rPr>
          <w:t>11.4.2</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Variantne ponudbe</w:t>
        </w:r>
        <w:r w:rsidR="008D7B18">
          <w:rPr>
            <w:webHidden/>
          </w:rPr>
          <w:tab/>
        </w:r>
        <w:r w:rsidR="008D7B18">
          <w:rPr>
            <w:webHidden/>
          </w:rPr>
          <w:fldChar w:fldCharType="begin"/>
        </w:r>
        <w:r w:rsidR="008D7B18">
          <w:rPr>
            <w:webHidden/>
          </w:rPr>
          <w:instrText xml:space="preserve"> PAGEREF _Toc164406444 \h </w:instrText>
        </w:r>
        <w:r w:rsidR="008D7B18">
          <w:rPr>
            <w:webHidden/>
          </w:rPr>
        </w:r>
        <w:r w:rsidR="008D7B18">
          <w:rPr>
            <w:webHidden/>
          </w:rPr>
          <w:fldChar w:fldCharType="separate"/>
        </w:r>
        <w:r w:rsidR="008D7B18">
          <w:rPr>
            <w:webHidden/>
          </w:rPr>
          <w:t>10</w:t>
        </w:r>
        <w:r w:rsidR="008D7B18">
          <w:rPr>
            <w:webHidden/>
          </w:rPr>
          <w:fldChar w:fldCharType="end"/>
        </w:r>
      </w:hyperlink>
    </w:p>
    <w:p w14:paraId="08A181AF" w14:textId="7FD10A0B"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5" w:history="1">
        <w:r w:rsidR="008D7B18" w:rsidRPr="00F85F12">
          <w:rPr>
            <w:rStyle w:val="Hiperpovezava"/>
          </w:rPr>
          <w:t>11.4.3</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Jezik ponudbe</w:t>
        </w:r>
        <w:r w:rsidR="008D7B18">
          <w:rPr>
            <w:webHidden/>
          </w:rPr>
          <w:tab/>
        </w:r>
        <w:r w:rsidR="008D7B18">
          <w:rPr>
            <w:webHidden/>
          </w:rPr>
          <w:fldChar w:fldCharType="begin"/>
        </w:r>
        <w:r w:rsidR="008D7B18">
          <w:rPr>
            <w:webHidden/>
          </w:rPr>
          <w:instrText xml:space="preserve"> PAGEREF _Toc164406445 \h </w:instrText>
        </w:r>
        <w:r w:rsidR="008D7B18">
          <w:rPr>
            <w:webHidden/>
          </w:rPr>
        </w:r>
        <w:r w:rsidR="008D7B18">
          <w:rPr>
            <w:webHidden/>
          </w:rPr>
          <w:fldChar w:fldCharType="separate"/>
        </w:r>
        <w:r w:rsidR="008D7B18">
          <w:rPr>
            <w:webHidden/>
          </w:rPr>
          <w:t>11</w:t>
        </w:r>
        <w:r w:rsidR="008D7B18">
          <w:rPr>
            <w:webHidden/>
          </w:rPr>
          <w:fldChar w:fldCharType="end"/>
        </w:r>
      </w:hyperlink>
    </w:p>
    <w:p w14:paraId="36F8B91E" w14:textId="6720D804"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6" w:history="1">
        <w:r w:rsidR="008D7B18" w:rsidRPr="00F85F12">
          <w:rPr>
            <w:rStyle w:val="Hiperpovezava"/>
          </w:rPr>
          <w:t>11.4.4</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Veljavnost ponudbe</w:t>
        </w:r>
        <w:r w:rsidR="008D7B18">
          <w:rPr>
            <w:webHidden/>
          </w:rPr>
          <w:tab/>
        </w:r>
        <w:r w:rsidR="008D7B18">
          <w:rPr>
            <w:webHidden/>
          </w:rPr>
          <w:fldChar w:fldCharType="begin"/>
        </w:r>
        <w:r w:rsidR="008D7B18">
          <w:rPr>
            <w:webHidden/>
          </w:rPr>
          <w:instrText xml:space="preserve"> PAGEREF _Toc164406446 \h </w:instrText>
        </w:r>
        <w:r w:rsidR="008D7B18">
          <w:rPr>
            <w:webHidden/>
          </w:rPr>
        </w:r>
        <w:r w:rsidR="008D7B18">
          <w:rPr>
            <w:webHidden/>
          </w:rPr>
          <w:fldChar w:fldCharType="separate"/>
        </w:r>
        <w:r w:rsidR="008D7B18">
          <w:rPr>
            <w:webHidden/>
          </w:rPr>
          <w:t>11</w:t>
        </w:r>
        <w:r w:rsidR="008D7B18">
          <w:rPr>
            <w:webHidden/>
          </w:rPr>
          <w:fldChar w:fldCharType="end"/>
        </w:r>
      </w:hyperlink>
    </w:p>
    <w:p w14:paraId="7EE2839E" w14:textId="666CDA8D" w:rsidR="008D7B18" w:rsidRDefault="00EC54EF">
      <w:pPr>
        <w:pStyle w:val="Kazalovsebine3"/>
        <w:rPr>
          <w:rFonts w:asciiTheme="minorHAnsi" w:eastAsiaTheme="minorEastAsia" w:hAnsiTheme="minorHAnsi" w:cstheme="minorBidi"/>
          <w:iCs w:val="0"/>
          <w:kern w:val="2"/>
          <w:sz w:val="22"/>
          <w:szCs w:val="22"/>
          <w:lang w:eastAsia="sl-SI"/>
          <w14:ligatures w14:val="standardContextual"/>
        </w:rPr>
      </w:pPr>
      <w:hyperlink w:anchor="_Toc164406447" w:history="1">
        <w:r w:rsidR="008D7B18" w:rsidRPr="00F85F12">
          <w:rPr>
            <w:rStyle w:val="Hiperpovezava"/>
          </w:rPr>
          <w:t>11.4.5</w:t>
        </w:r>
        <w:r w:rsidR="008D7B18">
          <w:rPr>
            <w:rFonts w:asciiTheme="minorHAnsi" w:eastAsiaTheme="minorEastAsia" w:hAnsiTheme="minorHAnsi" w:cstheme="minorBidi"/>
            <w:iCs w:val="0"/>
            <w:kern w:val="2"/>
            <w:sz w:val="22"/>
            <w:szCs w:val="22"/>
            <w:lang w:eastAsia="sl-SI"/>
            <w14:ligatures w14:val="standardContextual"/>
          </w:rPr>
          <w:tab/>
        </w:r>
        <w:r w:rsidR="008D7B18" w:rsidRPr="00F85F12">
          <w:rPr>
            <w:rStyle w:val="Hiperpovezava"/>
          </w:rPr>
          <w:t>Stroški ponudbe</w:t>
        </w:r>
        <w:r w:rsidR="008D7B18">
          <w:rPr>
            <w:webHidden/>
          </w:rPr>
          <w:tab/>
        </w:r>
        <w:r w:rsidR="008D7B18">
          <w:rPr>
            <w:webHidden/>
          </w:rPr>
          <w:fldChar w:fldCharType="begin"/>
        </w:r>
        <w:r w:rsidR="008D7B18">
          <w:rPr>
            <w:webHidden/>
          </w:rPr>
          <w:instrText xml:space="preserve"> PAGEREF _Toc164406447 \h </w:instrText>
        </w:r>
        <w:r w:rsidR="008D7B18">
          <w:rPr>
            <w:webHidden/>
          </w:rPr>
        </w:r>
        <w:r w:rsidR="008D7B18">
          <w:rPr>
            <w:webHidden/>
          </w:rPr>
          <w:fldChar w:fldCharType="separate"/>
        </w:r>
        <w:r w:rsidR="008D7B18">
          <w:rPr>
            <w:webHidden/>
          </w:rPr>
          <w:t>11</w:t>
        </w:r>
        <w:r w:rsidR="008D7B18">
          <w:rPr>
            <w:webHidden/>
          </w:rPr>
          <w:fldChar w:fldCharType="end"/>
        </w:r>
      </w:hyperlink>
    </w:p>
    <w:p w14:paraId="52E04ECA" w14:textId="3BCA0563"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48" w:history="1">
        <w:r w:rsidR="008D7B18" w:rsidRPr="00F85F12">
          <w:rPr>
            <w:rStyle w:val="Hiperpovezava"/>
            <w:rFonts w:cs="Arial"/>
            <w:noProof/>
          </w:rPr>
          <w:t>12.</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obvestilo o odločitvi o oddaji naročila</w:t>
        </w:r>
        <w:r w:rsidR="008D7B18">
          <w:rPr>
            <w:noProof/>
            <w:webHidden/>
          </w:rPr>
          <w:tab/>
        </w:r>
        <w:r w:rsidR="008D7B18">
          <w:rPr>
            <w:noProof/>
            <w:webHidden/>
          </w:rPr>
          <w:fldChar w:fldCharType="begin"/>
        </w:r>
        <w:r w:rsidR="008D7B18">
          <w:rPr>
            <w:noProof/>
            <w:webHidden/>
          </w:rPr>
          <w:instrText xml:space="preserve"> PAGEREF _Toc164406448 \h </w:instrText>
        </w:r>
        <w:r w:rsidR="008D7B18">
          <w:rPr>
            <w:noProof/>
            <w:webHidden/>
          </w:rPr>
        </w:r>
        <w:r w:rsidR="008D7B18">
          <w:rPr>
            <w:noProof/>
            <w:webHidden/>
          </w:rPr>
          <w:fldChar w:fldCharType="separate"/>
        </w:r>
        <w:r w:rsidR="008D7B18">
          <w:rPr>
            <w:noProof/>
            <w:webHidden/>
          </w:rPr>
          <w:t>11</w:t>
        </w:r>
        <w:r w:rsidR="008D7B18">
          <w:rPr>
            <w:noProof/>
            <w:webHidden/>
          </w:rPr>
          <w:fldChar w:fldCharType="end"/>
        </w:r>
      </w:hyperlink>
    </w:p>
    <w:p w14:paraId="023B881C" w14:textId="2E8FCB97"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49" w:history="1">
        <w:r w:rsidR="008D7B18" w:rsidRPr="00F85F12">
          <w:rPr>
            <w:rStyle w:val="Hiperpovezava"/>
            <w:rFonts w:cs="Arial"/>
            <w:noProof/>
          </w:rPr>
          <w:t>13.</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odstop od izvedbe javnega naročila</w:t>
        </w:r>
        <w:r w:rsidR="008D7B18">
          <w:rPr>
            <w:noProof/>
            <w:webHidden/>
          </w:rPr>
          <w:tab/>
        </w:r>
        <w:r w:rsidR="008D7B18">
          <w:rPr>
            <w:noProof/>
            <w:webHidden/>
          </w:rPr>
          <w:fldChar w:fldCharType="begin"/>
        </w:r>
        <w:r w:rsidR="008D7B18">
          <w:rPr>
            <w:noProof/>
            <w:webHidden/>
          </w:rPr>
          <w:instrText xml:space="preserve"> PAGEREF _Toc164406449 \h </w:instrText>
        </w:r>
        <w:r w:rsidR="008D7B18">
          <w:rPr>
            <w:noProof/>
            <w:webHidden/>
          </w:rPr>
        </w:r>
        <w:r w:rsidR="008D7B18">
          <w:rPr>
            <w:noProof/>
            <w:webHidden/>
          </w:rPr>
          <w:fldChar w:fldCharType="separate"/>
        </w:r>
        <w:r w:rsidR="008D7B18">
          <w:rPr>
            <w:noProof/>
            <w:webHidden/>
          </w:rPr>
          <w:t>11</w:t>
        </w:r>
        <w:r w:rsidR="008D7B18">
          <w:rPr>
            <w:noProof/>
            <w:webHidden/>
          </w:rPr>
          <w:fldChar w:fldCharType="end"/>
        </w:r>
      </w:hyperlink>
    </w:p>
    <w:p w14:paraId="40E13CCA" w14:textId="2D47816A"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50" w:history="1">
        <w:r w:rsidR="008D7B18" w:rsidRPr="00F85F12">
          <w:rPr>
            <w:rStyle w:val="Hiperpovezava"/>
            <w:rFonts w:cs="Arial"/>
            <w:noProof/>
          </w:rPr>
          <w:t>14.</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KROVNA POGODBA</w:t>
        </w:r>
        <w:r w:rsidR="008D7B18">
          <w:rPr>
            <w:noProof/>
            <w:webHidden/>
          </w:rPr>
          <w:tab/>
        </w:r>
        <w:r w:rsidR="008D7B18">
          <w:rPr>
            <w:noProof/>
            <w:webHidden/>
          </w:rPr>
          <w:fldChar w:fldCharType="begin"/>
        </w:r>
        <w:r w:rsidR="008D7B18">
          <w:rPr>
            <w:noProof/>
            <w:webHidden/>
          </w:rPr>
          <w:instrText xml:space="preserve"> PAGEREF _Toc164406450 \h </w:instrText>
        </w:r>
        <w:r w:rsidR="008D7B18">
          <w:rPr>
            <w:noProof/>
            <w:webHidden/>
          </w:rPr>
        </w:r>
        <w:r w:rsidR="008D7B18">
          <w:rPr>
            <w:noProof/>
            <w:webHidden/>
          </w:rPr>
          <w:fldChar w:fldCharType="separate"/>
        </w:r>
        <w:r w:rsidR="008D7B18">
          <w:rPr>
            <w:noProof/>
            <w:webHidden/>
          </w:rPr>
          <w:t>11</w:t>
        </w:r>
        <w:r w:rsidR="008D7B18">
          <w:rPr>
            <w:noProof/>
            <w:webHidden/>
          </w:rPr>
          <w:fldChar w:fldCharType="end"/>
        </w:r>
      </w:hyperlink>
    </w:p>
    <w:p w14:paraId="1BE5E814" w14:textId="63B5E0AD"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51" w:history="1">
        <w:r w:rsidR="008D7B18" w:rsidRPr="00F85F12">
          <w:rPr>
            <w:rStyle w:val="Hiperpovezava"/>
            <w:rFonts w:cs="Arial"/>
            <w:noProof/>
          </w:rPr>
          <w:t>15.</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Zavarovanje za dobro izvedbo pogodbenih obveznosti</w:t>
        </w:r>
        <w:r w:rsidR="008D7B18">
          <w:rPr>
            <w:noProof/>
            <w:webHidden/>
          </w:rPr>
          <w:tab/>
        </w:r>
        <w:r w:rsidR="008D7B18">
          <w:rPr>
            <w:noProof/>
            <w:webHidden/>
          </w:rPr>
          <w:fldChar w:fldCharType="begin"/>
        </w:r>
        <w:r w:rsidR="008D7B18">
          <w:rPr>
            <w:noProof/>
            <w:webHidden/>
          </w:rPr>
          <w:instrText xml:space="preserve"> PAGEREF _Toc164406451 \h </w:instrText>
        </w:r>
        <w:r w:rsidR="008D7B18">
          <w:rPr>
            <w:noProof/>
            <w:webHidden/>
          </w:rPr>
        </w:r>
        <w:r w:rsidR="008D7B18">
          <w:rPr>
            <w:noProof/>
            <w:webHidden/>
          </w:rPr>
          <w:fldChar w:fldCharType="separate"/>
        </w:r>
        <w:r w:rsidR="008D7B18">
          <w:rPr>
            <w:noProof/>
            <w:webHidden/>
          </w:rPr>
          <w:t>12</w:t>
        </w:r>
        <w:r w:rsidR="008D7B18">
          <w:rPr>
            <w:noProof/>
            <w:webHidden/>
          </w:rPr>
          <w:fldChar w:fldCharType="end"/>
        </w:r>
      </w:hyperlink>
    </w:p>
    <w:p w14:paraId="5E0517D0" w14:textId="23ECF7B8"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52" w:history="1">
        <w:r w:rsidR="008D7B18" w:rsidRPr="00F85F12">
          <w:rPr>
            <w:rStyle w:val="Hiperpovezava"/>
            <w:rFonts w:cs="Arial"/>
            <w:noProof/>
          </w:rPr>
          <w:t>16.</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NAROČANJE ARTIKLOV IN SLIKOVNI BARVNI KATALOG</w:t>
        </w:r>
        <w:r w:rsidR="008D7B18">
          <w:rPr>
            <w:noProof/>
            <w:webHidden/>
          </w:rPr>
          <w:tab/>
        </w:r>
        <w:r w:rsidR="008D7B18">
          <w:rPr>
            <w:noProof/>
            <w:webHidden/>
          </w:rPr>
          <w:fldChar w:fldCharType="begin"/>
        </w:r>
        <w:r w:rsidR="008D7B18">
          <w:rPr>
            <w:noProof/>
            <w:webHidden/>
          </w:rPr>
          <w:instrText xml:space="preserve"> PAGEREF _Toc164406452 \h </w:instrText>
        </w:r>
        <w:r w:rsidR="008D7B18">
          <w:rPr>
            <w:noProof/>
            <w:webHidden/>
          </w:rPr>
        </w:r>
        <w:r w:rsidR="008D7B18">
          <w:rPr>
            <w:noProof/>
            <w:webHidden/>
          </w:rPr>
          <w:fldChar w:fldCharType="separate"/>
        </w:r>
        <w:r w:rsidR="008D7B18">
          <w:rPr>
            <w:noProof/>
            <w:webHidden/>
          </w:rPr>
          <w:t>12</w:t>
        </w:r>
        <w:r w:rsidR="008D7B18">
          <w:rPr>
            <w:noProof/>
            <w:webHidden/>
          </w:rPr>
          <w:fldChar w:fldCharType="end"/>
        </w:r>
      </w:hyperlink>
    </w:p>
    <w:p w14:paraId="046F6A85" w14:textId="6A120436" w:rsidR="008D7B18" w:rsidRDefault="00EC54EF">
      <w:pPr>
        <w:pStyle w:val="Kazalovsebine2"/>
        <w:rPr>
          <w:rFonts w:asciiTheme="minorHAnsi" w:eastAsiaTheme="minorEastAsia" w:hAnsiTheme="minorHAnsi" w:cstheme="minorBidi"/>
          <w:bCs w:val="0"/>
          <w:kern w:val="2"/>
          <w:sz w:val="22"/>
          <w:szCs w:val="22"/>
          <w14:ligatures w14:val="standardContextual"/>
        </w:rPr>
      </w:pPr>
      <w:hyperlink w:anchor="_Toc164406453" w:history="1">
        <w:r w:rsidR="008D7B18" w:rsidRPr="00F85F12">
          <w:rPr>
            <w:rStyle w:val="Hiperpovezava"/>
          </w:rPr>
          <w:t>16.1</w:t>
        </w:r>
        <w:r w:rsidR="008D7B18">
          <w:rPr>
            <w:rFonts w:asciiTheme="minorHAnsi" w:eastAsiaTheme="minorEastAsia" w:hAnsiTheme="minorHAnsi" w:cstheme="minorBidi"/>
            <w:bCs w:val="0"/>
            <w:kern w:val="2"/>
            <w:sz w:val="22"/>
            <w:szCs w:val="22"/>
            <w14:ligatures w14:val="standardContextual"/>
          </w:rPr>
          <w:tab/>
        </w:r>
        <w:r w:rsidR="008D7B18" w:rsidRPr="00F85F12">
          <w:rPr>
            <w:rStyle w:val="Hiperpovezava"/>
          </w:rPr>
          <w:t>Navodila za izdelavo slikovnega barvnega kataloga</w:t>
        </w:r>
        <w:r w:rsidR="008D7B18">
          <w:rPr>
            <w:webHidden/>
          </w:rPr>
          <w:tab/>
        </w:r>
        <w:r w:rsidR="008D7B18">
          <w:rPr>
            <w:webHidden/>
          </w:rPr>
          <w:fldChar w:fldCharType="begin"/>
        </w:r>
        <w:r w:rsidR="008D7B18">
          <w:rPr>
            <w:webHidden/>
          </w:rPr>
          <w:instrText xml:space="preserve"> PAGEREF _Toc164406453 \h </w:instrText>
        </w:r>
        <w:r w:rsidR="008D7B18">
          <w:rPr>
            <w:webHidden/>
          </w:rPr>
        </w:r>
        <w:r w:rsidR="008D7B18">
          <w:rPr>
            <w:webHidden/>
          </w:rPr>
          <w:fldChar w:fldCharType="separate"/>
        </w:r>
        <w:r w:rsidR="008D7B18">
          <w:rPr>
            <w:webHidden/>
          </w:rPr>
          <w:t>12</w:t>
        </w:r>
        <w:r w:rsidR="008D7B18">
          <w:rPr>
            <w:webHidden/>
          </w:rPr>
          <w:fldChar w:fldCharType="end"/>
        </w:r>
      </w:hyperlink>
    </w:p>
    <w:p w14:paraId="41562FA2" w14:textId="2EFDCD63" w:rsidR="008D7B18" w:rsidRDefault="00EC54EF">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406454" w:history="1">
        <w:r w:rsidR="008D7B18" w:rsidRPr="00F85F12">
          <w:rPr>
            <w:rStyle w:val="Hiperpovezava"/>
            <w:rFonts w:cs="Arial"/>
            <w:noProof/>
          </w:rPr>
          <w:t>17.</w:t>
        </w:r>
        <w:r w:rsidR="008D7B18">
          <w:rPr>
            <w:rFonts w:asciiTheme="minorHAnsi" w:eastAsiaTheme="minorEastAsia" w:hAnsiTheme="minorHAnsi" w:cstheme="minorBidi"/>
            <w:b w:val="0"/>
            <w:bCs w:val="0"/>
            <w:caps w:val="0"/>
            <w:noProof/>
            <w:kern w:val="2"/>
            <w:sz w:val="22"/>
            <w:szCs w:val="22"/>
            <w:lang w:eastAsia="sl-SI"/>
            <w14:ligatures w14:val="standardContextual"/>
          </w:rPr>
          <w:tab/>
        </w:r>
        <w:r w:rsidR="008D7B18" w:rsidRPr="00F85F12">
          <w:rPr>
            <w:rStyle w:val="Hiperpovezava"/>
            <w:rFonts w:cs="Arial"/>
            <w:noProof/>
          </w:rPr>
          <w:t>pravno varstvo</w:t>
        </w:r>
        <w:r w:rsidR="008D7B18">
          <w:rPr>
            <w:noProof/>
            <w:webHidden/>
          </w:rPr>
          <w:tab/>
        </w:r>
        <w:r w:rsidR="008D7B18">
          <w:rPr>
            <w:noProof/>
            <w:webHidden/>
          </w:rPr>
          <w:fldChar w:fldCharType="begin"/>
        </w:r>
        <w:r w:rsidR="008D7B18">
          <w:rPr>
            <w:noProof/>
            <w:webHidden/>
          </w:rPr>
          <w:instrText xml:space="preserve"> PAGEREF _Toc164406454 \h </w:instrText>
        </w:r>
        <w:r w:rsidR="008D7B18">
          <w:rPr>
            <w:noProof/>
            <w:webHidden/>
          </w:rPr>
        </w:r>
        <w:r w:rsidR="008D7B18">
          <w:rPr>
            <w:noProof/>
            <w:webHidden/>
          </w:rPr>
          <w:fldChar w:fldCharType="separate"/>
        </w:r>
        <w:r w:rsidR="008D7B18">
          <w:rPr>
            <w:noProof/>
            <w:webHidden/>
          </w:rPr>
          <w:t>13</w:t>
        </w:r>
        <w:r w:rsidR="008D7B18">
          <w:rPr>
            <w:noProof/>
            <w:webHidden/>
          </w:rPr>
          <w:fldChar w:fldCharType="end"/>
        </w:r>
      </w:hyperlink>
    </w:p>
    <w:p w14:paraId="272491A6" w14:textId="226E1FFD" w:rsidR="00813862" w:rsidRPr="00F54DF7" w:rsidRDefault="00987E26" w:rsidP="00F96FBF">
      <w:pPr>
        <w:rPr>
          <w:rFonts w:cs="Arial"/>
          <w:szCs w:val="20"/>
        </w:rPr>
      </w:pPr>
      <w:r>
        <w:rPr>
          <w:rFonts w:cs="Arial"/>
          <w:bCs/>
          <w:caps/>
          <w:szCs w:val="20"/>
        </w:rPr>
        <w:fldChar w:fldCharType="end"/>
      </w:r>
      <w:r w:rsidR="0008591A" w:rsidRPr="00F54DF7">
        <w:rPr>
          <w:rFonts w:cs="Arial"/>
          <w:szCs w:val="20"/>
        </w:rPr>
        <w:br w:type="page"/>
      </w:r>
    </w:p>
    <w:p w14:paraId="40F44786" w14:textId="757D61E9" w:rsidR="00BB1E26" w:rsidRPr="00F54DF7" w:rsidRDefault="002B2B13" w:rsidP="00F96FBF">
      <w:pPr>
        <w:pStyle w:val="Naslov1"/>
        <w:spacing w:line="260" w:lineRule="atLeast"/>
        <w:rPr>
          <w:rFonts w:cs="Arial"/>
          <w:sz w:val="20"/>
          <w:szCs w:val="20"/>
        </w:rPr>
      </w:pPr>
      <w:bookmarkStart w:id="2" w:name="_Toc164406422"/>
      <w:r w:rsidRPr="00F54DF7">
        <w:rPr>
          <w:rFonts w:cs="Arial"/>
          <w:sz w:val="20"/>
          <w:szCs w:val="20"/>
        </w:rPr>
        <w:lastRenderedPageBreak/>
        <w:t>NAROČNIK</w:t>
      </w:r>
      <w:bookmarkEnd w:id="0"/>
      <w:bookmarkEnd w:id="1"/>
      <w:bookmarkEnd w:id="2"/>
    </w:p>
    <w:p w14:paraId="7668BEB0" w14:textId="77777777" w:rsidR="00712EB1" w:rsidRPr="00F54DF7" w:rsidRDefault="00712EB1" w:rsidP="00C20766"/>
    <w:p w14:paraId="792BADB5" w14:textId="62840D7E" w:rsidR="00602798" w:rsidRDefault="00602798" w:rsidP="00602798">
      <w:r>
        <w:t>To skupno naročilo izvaja Ministrstvo za javno upravo, Tržaška cesta 21, 1000 Ljubljana (v nadalj</w:t>
      </w:r>
      <w:r w:rsidR="00432128">
        <w:t>njem besedilu</w:t>
      </w:r>
      <w:r>
        <w:t xml:space="preserve">: naročnik) v svojem imenu in za svoj račun in po pooblastilih naročnikov, ki so navedeni v prilogi 1 </w:t>
      </w:r>
      <w:r w:rsidR="00B91017">
        <w:t>vzorca</w:t>
      </w:r>
      <w:r>
        <w:t xml:space="preserve"> krovne pogodbe (v nadaljevanju: posamezni naročniki).</w:t>
      </w:r>
    </w:p>
    <w:p w14:paraId="1BB3E6C0" w14:textId="77777777" w:rsidR="00602798" w:rsidRDefault="00602798" w:rsidP="00602798"/>
    <w:p w14:paraId="5FA8201A" w14:textId="28E68D73" w:rsidR="00602798" w:rsidRDefault="00602798" w:rsidP="00602798">
      <w:r>
        <w:t xml:space="preserve">V dokumentaciji </w:t>
      </w:r>
      <w:r w:rsidR="006232A6">
        <w:t xml:space="preserve">v zvezi z oddajo javnega naročila </w:t>
      </w:r>
      <w:r>
        <w:t xml:space="preserve">se uporabljata termina »naročnik«, ki pomeni izvajalca predmetnega javnega naročila in »posamezni naročniki«, ki predstavljajo vse naročnike iz priloge 1 </w:t>
      </w:r>
      <w:r w:rsidR="00B91017">
        <w:t>vzorca</w:t>
      </w:r>
      <w:r>
        <w:t xml:space="preserve"> krovne pogodbe.</w:t>
      </w:r>
    </w:p>
    <w:p w14:paraId="4FE462CE" w14:textId="77777777" w:rsidR="00602798" w:rsidRDefault="00602798" w:rsidP="00602798"/>
    <w:p w14:paraId="1D829341" w14:textId="0816DCAD" w:rsidR="00602798" w:rsidRDefault="00602798" w:rsidP="00602798">
      <w:r>
        <w:t xml:space="preserve">Naročnik vabi vse zainteresirane </w:t>
      </w:r>
      <w:r w:rsidR="006037E1">
        <w:t>gospodarske subjekte</w:t>
      </w:r>
      <w:r>
        <w:t>, da predložijo ponudbo, skladno z zahtevami iz navodil gospodarskim subjektom za pripravo ponudbe (v nadalj</w:t>
      </w:r>
      <w:r w:rsidR="00432128">
        <w:t>njem besedilu</w:t>
      </w:r>
      <w:r>
        <w:t>: navodila).</w:t>
      </w:r>
    </w:p>
    <w:p w14:paraId="7F5C410E" w14:textId="77777777" w:rsidR="002E70A6" w:rsidRPr="00F54DF7" w:rsidRDefault="002E70A6" w:rsidP="00C20766"/>
    <w:p w14:paraId="1138BDA2" w14:textId="736EDC6E" w:rsidR="00152883" w:rsidRPr="00F54DF7" w:rsidRDefault="00C91BF6" w:rsidP="00F96FBF">
      <w:pPr>
        <w:pStyle w:val="Naslov1"/>
        <w:spacing w:line="260" w:lineRule="atLeast"/>
        <w:rPr>
          <w:rFonts w:cs="Arial"/>
          <w:sz w:val="20"/>
          <w:szCs w:val="20"/>
        </w:rPr>
      </w:pPr>
      <w:bookmarkStart w:id="3" w:name="_Toc336851730"/>
      <w:bookmarkStart w:id="4" w:name="_Toc336851778"/>
      <w:bookmarkStart w:id="5" w:name="_Toc164406423"/>
      <w:r w:rsidRPr="00F54DF7">
        <w:rPr>
          <w:rFonts w:cs="Arial"/>
          <w:sz w:val="20"/>
          <w:szCs w:val="20"/>
        </w:rPr>
        <w:t>OZNAKA IN PREDMET JAVNEGA NAROČILA</w:t>
      </w:r>
      <w:bookmarkEnd w:id="3"/>
      <w:bookmarkEnd w:id="4"/>
      <w:bookmarkEnd w:id="5"/>
    </w:p>
    <w:p w14:paraId="48CFB9F5" w14:textId="77777777" w:rsidR="008E4247" w:rsidRPr="00F54DF7" w:rsidRDefault="008E4247" w:rsidP="00F96FBF">
      <w:pPr>
        <w:rPr>
          <w:rFonts w:cs="Arial"/>
          <w:szCs w:val="20"/>
        </w:rPr>
      </w:pPr>
    </w:p>
    <w:p w14:paraId="6F30BD10" w14:textId="20BB1773" w:rsidR="003F6607" w:rsidRPr="00F54DF7" w:rsidRDefault="008056AC" w:rsidP="008056AC">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EC51A9" w:rsidRPr="00F54DF7">
        <w:rPr>
          <w:rFonts w:eastAsia="Times New Roman" w:cs="Arial"/>
          <w:bCs/>
          <w:szCs w:val="20"/>
        </w:rPr>
        <w:t>OD</w:t>
      </w:r>
      <w:r w:rsidR="00257E04">
        <w:rPr>
          <w:rFonts w:eastAsia="Times New Roman" w:cs="Arial"/>
          <w:bCs/>
          <w:szCs w:val="20"/>
        </w:rPr>
        <w:t>GIP</w:t>
      </w:r>
      <w:r w:rsidR="005E052D">
        <w:rPr>
          <w:rFonts w:eastAsia="Times New Roman" w:cs="Arial"/>
          <w:bCs/>
          <w:szCs w:val="20"/>
        </w:rPr>
        <w:t>-</w:t>
      </w:r>
      <w:r w:rsidR="00257E04">
        <w:rPr>
          <w:rFonts w:eastAsia="Times New Roman" w:cs="Arial"/>
          <w:bCs/>
          <w:szCs w:val="20"/>
        </w:rPr>
        <w:t>2</w:t>
      </w:r>
      <w:r w:rsidR="005E052D">
        <w:rPr>
          <w:rFonts w:eastAsia="Times New Roman" w:cs="Arial"/>
          <w:bCs/>
          <w:szCs w:val="20"/>
        </w:rPr>
        <w:t>/202</w:t>
      </w:r>
      <w:r w:rsidR="001A104F">
        <w:rPr>
          <w:rFonts w:eastAsia="Times New Roman" w:cs="Arial"/>
          <w:bCs/>
          <w:szCs w:val="20"/>
        </w:rPr>
        <w:t>4</w:t>
      </w:r>
    </w:p>
    <w:p w14:paraId="3353969E" w14:textId="572821E1" w:rsidR="009D4053" w:rsidRDefault="008056AC" w:rsidP="008056AC">
      <w:pPr>
        <w:ind w:left="1410" w:hanging="1410"/>
        <w:rPr>
          <w:rFonts w:cs="Arial"/>
          <w:szCs w:val="20"/>
        </w:rPr>
      </w:pPr>
      <w:r w:rsidRPr="00F54DF7">
        <w:rPr>
          <w:rFonts w:eastAsia="Times New Roman" w:cs="Arial"/>
          <w:bCs/>
          <w:szCs w:val="20"/>
        </w:rPr>
        <w:t xml:space="preserve">Predmet: </w:t>
      </w:r>
      <w:r w:rsidR="009D4053">
        <w:rPr>
          <w:rFonts w:eastAsia="Times New Roman" w:cs="Arial"/>
          <w:bCs/>
          <w:szCs w:val="20"/>
        </w:rPr>
        <w:tab/>
      </w:r>
      <w:bookmarkStart w:id="8" w:name="_Hlk65069064"/>
      <w:r w:rsidR="00CA30A4">
        <w:rPr>
          <w:rFonts w:eastAsia="Times New Roman" w:cs="Arial"/>
          <w:bCs/>
          <w:szCs w:val="20"/>
        </w:rPr>
        <w:t>D</w:t>
      </w:r>
      <w:r w:rsidR="00CA30A4" w:rsidRPr="00CA30A4">
        <w:rPr>
          <w:rFonts w:eastAsia="Times New Roman" w:cs="Arial"/>
          <w:bCs/>
          <w:szCs w:val="20"/>
        </w:rPr>
        <w:t>obav</w:t>
      </w:r>
      <w:r w:rsidR="00CA30A4">
        <w:rPr>
          <w:rFonts w:eastAsia="Times New Roman" w:cs="Arial"/>
          <w:bCs/>
          <w:szCs w:val="20"/>
        </w:rPr>
        <w:t>a</w:t>
      </w:r>
      <w:r w:rsidR="00CA30A4" w:rsidRPr="00CA30A4">
        <w:rPr>
          <w:rFonts w:eastAsia="Times New Roman" w:cs="Arial"/>
          <w:bCs/>
          <w:szCs w:val="20"/>
        </w:rPr>
        <w:t xml:space="preserve"> pisarniškega materiala in galanterije</w:t>
      </w:r>
    </w:p>
    <w:p w14:paraId="6D972DC8" w14:textId="77777777" w:rsidR="00201ACA" w:rsidRPr="00F54DF7" w:rsidRDefault="00201ACA" w:rsidP="008056AC">
      <w:pPr>
        <w:ind w:left="1410" w:hanging="1410"/>
        <w:rPr>
          <w:rFonts w:eastAsia="Times New Roman" w:cs="Arial"/>
          <w:bCs/>
          <w:szCs w:val="20"/>
        </w:rPr>
      </w:pPr>
      <w:bookmarkStart w:id="9" w:name="_Hlk531084759"/>
      <w:bookmarkStart w:id="10" w:name="_Hlk531252308"/>
    </w:p>
    <w:bookmarkEnd w:id="8"/>
    <w:p w14:paraId="288FA2AD" w14:textId="1F6B8AAB" w:rsidR="008056AC" w:rsidRPr="00F54DF7" w:rsidRDefault="00201ACA" w:rsidP="008056AC">
      <w:pPr>
        <w:ind w:left="1410" w:hanging="1410"/>
        <w:rPr>
          <w:rFonts w:eastAsia="Times New Roman" w:cs="Arial"/>
          <w:bCs/>
          <w:szCs w:val="20"/>
        </w:rPr>
      </w:pPr>
      <w:r w:rsidRPr="00F54DF7">
        <w:rPr>
          <w:rFonts w:eastAsia="Times New Roman" w:cs="Arial"/>
          <w:bCs/>
          <w:szCs w:val="20"/>
        </w:rPr>
        <w:t xml:space="preserve">Naročilo je razdeljeno na </w:t>
      </w:r>
      <w:bookmarkEnd w:id="9"/>
      <w:bookmarkEnd w:id="10"/>
      <w:r w:rsidR="00EA48BB">
        <w:rPr>
          <w:rFonts w:eastAsia="Times New Roman" w:cs="Arial"/>
          <w:bCs/>
          <w:szCs w:val="20"/>
        </w:rPr>
        <w:t>šest</w:t>
      </w:r>
      <w:r w:rsidRPr="00F54DF7">
        <w:rPr>
          <w:rFonts w:eastAsia="Times New Roman" w:cs="Arial"/>
          <w:bCs/>
          <w:szCs w:val="20"/>
        </w:rPr>
        <w:t xml:space="preserve"> sklop</w:t>
      </w:r>
      <w:r w:rsidR="00BD1C92">
        <w:rPr>
          <w:rFonts w:eastAsia="Times New Roman" w:cs="Arial"/>
          <w:bCs/>
          <w:szCs w:val="20"/>
        </w:rPr>
        <w:t>ov</w:t>
      </w:r>
      <w:r w:rsidRPr="00F54DF7">
        <w:rPr>
          <w:rFonts w:eastAsia="Times New Roman" w:cs="Arial"/>
          <w:bCs/>
          <w:szCs w:val="20"/>
        </w:rPr>
        <w:t>:</w:t>
      </w:r>
    </w:p>
    <w:p w14:paraId="60A575D4" w14:textId="36F22B39" w:rsidR="00712EB1" w:rsidRDefault="00712EB1" w:rsidP="00F96FBF">
      <w:pPr>
        <w:rPr>
          <w:rFonts w:cs="Arial"/>
          <w:szCs w:val="20"/>
          <w:highlight w:val="yellow"/>
        </w:rPr>
      </w:pPr>
    </w:p>
    <w:p w14:paraId="363ACB16" w14:textId="77777777" w:rsidR="00BD1C92" w:rsidRPr="00F62069" w:rsidRDefault="00BD1C92" w:rsidP="00BD1C92">
      <w:pPr>
        <w:numPr>
          <w:ilvl w:val="0"/>
          <w:numId w:val="24"/>
        </w:numPr>
        <w:spacing w:line="240" w:lineRule="auto"/>
        <w:rPr>
          <w:rFonts w:cs="Arial"/>
          <w:color w:val="000000"/>
          <w:szCs w:val="20"/>
        </w:rPr>
      </w:pPr>
      <w:r w:rsidRPr="00F62069">
        <w:rPr>
          <w:rFonts w:cs="Arial"/>
          <w:color w:val="000000"/>
          <w:szCs w:val="20"/>
        </w:rPr>
        <w:t xml:space="preserve">Sklop 1: </w:t>
      </w:r>
      <w:bookmarkStart w:id="11" w:name="_Hlk507149416"/>
      <w:r w:rsidRPr="00F62069">
        <w:rPr>
          <w:rFonts w:cs="Arial"/>
          <w:color w:val="000000"/>
          <w:szCs w:val="20"/>
        </w:rPr>
        <w:t>Dobava pisarniškega materiala in galanterije, Ljubljansko območje</w:t>
      </w:r>
      <w:bookmarkEnd w:id="11"/>
      <w:r w:rsidRPr="00F62069">
        <w:rPr>
          <w:rFonts w:cs="Arial"/>
          <w:color w:val="000000"/>
          <w:szCs w:val="20"/>
        </w:rPr>
        <w:t>,</w:t>
      </w:r>
    </w:p>
    <w:p w14:paraId="088DEB81" w14:textId="77777777" w:rsidR="00BD1C92" w:rsidRPr="00F62069" w:rsidRDefault="00BD1C92" w:rsidP="00BD1C92">
      <w:pPr>
        <w:spacing w:line="240" w:lineRule="auto"/>
        <w:rPr>
          <w:rFonts w:cs="Arial"/>
          <w:color w:val="000000"/>
          <w:szCs w:val="20"/>
        </w:rPr>
      </w:pPr>
    </w:p>
    <w:p w14:paraId="4790658A" w14:textId="77777777" w:rsidR="00BD1C92" w:rsidRPr="00F62069" w:rsidRDefault="00BD1C92" w:rsidP="00BD1C92">
      <w:pPr>
        <w:numPr>
          <w:ilvl w:val="0"/>
          <w:numId w:val="24"/>
        </w:numPr>
        <w:spacing w:line="240" w:lineRule="auto"/>
        <w:rPr>
          <w:rFonts w:cs="Arial"/>
          <w:color w:val="000000"/>
          <w:szCs w:val="20"/>
        </w:rPr>
      </w:pPr>
      <w:r w:rsidRPr="00F62069">
        <w:rPr>
          <w:rFonts w:cs="Arial"/>
          <w:color w:val="000000"/>
          <w:szCs w:val="20"/>
        </w:rPr>
        <w:t xml:space="preserve">Sklop 2: </w:t>
      </w:r>
      <w:bookmarkStart w:id="12" w:name="_Hlk507149436"/>
      <w:r w:rsidRPr="00F62069">
        <w:rPr>
          <w:rFonts w:cs="Arial"/>
          <w:color w:val="000000"/>
          <w:szCs w:val="20"/>
        </w:rPr>
        <w:t>Dobava pisarniškega materiala in galanterije, Koprsko območje</w:t>
      </w:r>
      <w:bookmarkEnd w:id="12"/>
      <w:r w:rsidRPr="00F62069">
        <w:rPr>
          <w:rFonts w:cs="Arial"/>
          <w:color w:val="000000"/>
          <w:szCs w:val="20"/>
        </w:rPr>
        <w:t>,</w:t>
      </w:r>
    </w:p>
    <w:p w14:paraId="09944963" w14:textId="77777777" w:rsidR="00BD1C92" w:rsidRPr="00F62069" w:rsidRDefault="00BD1C92" w:rsidP="00BD1C92">
      <w:pPr>
        <w:spacing w:line="240" w:lineRule="auto"/>
        <w:rPr>
          <w:rFonts w:cs="Arial"/>
          <w:color w:val="000000"/>
          <w:szCs w:val="20"/>
        </w:rPr>
      </w:pPr>
    </w:p>
    <w:p w14:paraId="18CFFDCF" w14:textId="77777777" w:rsidR="00BD1C92" w:rsidRPr="00F62069" w:rsidRDefault="00BD1C92" w:rsidP="00BD1C92">
      <w:pPr>
        <w:numPr>
          <w:ilvl w:val="0"/>
          <w:numId w:val="24"/>
        </w:numPr>
        <w:spacing w:line="240" w:lineRule="auto"/>
        <w:rPr>
          <w:rFonts w:cs="Arial"/>
          <w:color w:val="000000"/>
          <w:szCs w:val="20"/>
        </w:rPr>
      </w:pPr>
      <w:r w:rsidRPr="00F62069">
        <w:rPr>
          <w:rFonts w:cs="Arial"/>
          <w:color w:val="000000"/>
          <w:szCs w:val="20"/>
        </w:rPr>
        <w:t xml:space="preserve">Sklop 3: </w:t>
      </w:r>
      <w:bookmarkStart w:id="13" w:name="_Hlk507149453"/>
      <w:r w:rsidRPr="00F62069">
        <w:rPr>
          <w:rFonts w:cs="Arial"/>
          <w:color w:val="000000"/>
          <w:szCs w:val="20"/>
        </w:rPr>
        <w:t>Dobava pisarniškega materiala in galanterije, Celjsko območje</w:t>
      </w:r>
      <w:bookmarkEnd w:id="13"/>
      <w:r w:rsidRPr="00F62069">
        <w:rPr>
          <w:rFonts w:cs="Arial"/>
          <w:color w:val="000000"/>
          <w:szCs w:val="20"/>
        </w:rPr>
        <w:t>,</w:t>
      </w:r>
    </w:p>
    <w:p w14:paraId="7E48B36E" w14:textId="77777777" w:rsidR="00BD1C92" w:rsidRPr="00F62069" w:rsidRDefault="00BD1C92" w:rsidP="00BD1C92">
      <w:pPr>
        <w:spacing w:line="240" w:lineRule="auto"/>
        <w:rPr>
          <w:rFonts w:cs="Arial"/>
          <w:color w:val="000000"/>
          <w:szCs w:val="20"/>
        </w:rPr>
      </w:pPr>
    </w:p>
    <w:p w14:paraId="46187CDF" w14:textId="77777777" w:rsidR="00BD1C92" w:rsidRPr="00F62069" w:rsidRDefault="00BD1C92" w:rsidP="00BD1C92">
      <w:pPr>
        <w:numPr>
          <w:ilvl w:val="0"/>
          <w:numId w:val="24"/>
        </w:numPr>
        <w:spacing w:line="240" w:lineRule="auto"/>
        <w:rPr>
          <w:rFonts w:cs="Arial"/>
          <w:color w:val="000000"/>
          <w:szCs w:val="20"/>
        </w:rPr>
      </w:pPr>
      <w:r w:rsidRPr="00F62069">
        <w:rPr>
          <w:rFonts w:cs="Arial"/>
          <w:color w:val="000000"/>
          <w:szCs w:val="20"/>
        </w:rPr>
        <w:t xml:space="preserve">Sklop 4: </w:t>
      </w:r>
      <w:bookmarkStart w:id="14" w:name="_Hlk507149485"/>
      <w:r w:rsidRPr="00F62069">
        <w:rPr>
          <w:rFonts w:cs="Arial"/>
          <w:color w:val="000000"/>
          <w:szCs w:val="20"/>
        </w:rPr>
        <w:t>Dobava pisarniškega materiala in galanterije, Mariborsko območje</w:t>
      </w:r>
      <w:bookmarkEnd w:id="14"/>
      <w:r w:rsidRPr="00F62069">
        <w:rPr>
          <w:rFonts w:cs="Arial"/>
          <w:color w:val="000000"/>
          <w:szCs w:val="20"/>
        </w:rPr>
        <w:t>,</w:t>
      </w:r>
    </w:p>
    <w:p w14:paraId="347B3EDE" w14:textId="77777777" w:rsidR="00BD1C92" w:rsidRPr="00F62069" w:rsidRDefault="00BD1C92" w:rsidP="00BD1C92">
      <w:pPr>
        <w:spacing w:line="240" w:lineRule="auto"/>
        <w:rPr>
          <w:rFonts w:cs="Arial"/>
          <w:color w:val="000000"/>
          <w:szCs w:val="20"/>
        </w:rPr>
      </w:pPr>
    </w:p>
    <w:p w14:paraId="72301133" w14:textId="314493D3" w:rsidR="00E12992" w:rsidRDefault="00BD1C92" w:rsidP="00F96FBF">
      <w:pPr>
        <w:numPr>
          <w:ilvl w:val="0"/>
          <w:numId w:val="24"/>
        </w:numPr>
        <w:spacing w:line="240" w:lineRule="auto"/>
        <w:rPr>
          <w:rFonts w:cs="Arial"/>
          <w:color w:val="000000"/>
          <w:szCs w:val="20"/>
        </w:rPr>
      </w:pPr>
      <w:r w:rsidRPr="00F62069">
        <w:rPr>
          <w:rFonts w:cs="Arial"/>
          <w:color w:val="000000"/>
          <w:szCs w:val="20"/>
        </w:rPr>
        <w:t xml:space="preserve">Sklop 5: </w:t>
      </w:r>
      <w:bookmarkStart w:id="15" w:name="_Hlk507149501"/>
      <w:r w:rsidRPr="00F62069">
        <w:rPr>
          <w:rFonts w:cs="Arial"/>
          <w:color w:val="000000"/>
          <w:szCs w:val="20"/>
        </w:rPr>
        <w:t>Dobava pisarniškega materiala in galanterije, Novomeško območje</w:t>
      </w:r>
      <w:bookmarkEnd w:id="15"/>
      <w:r w:rsidR="00EA48BB">
        <w:rPr>
          <w:rFonts w:cs="Arial"/>
          <w:color w:val="000000"/>
          <w:szCs w:val="20"/>
        </w:rPr>
        <w:t>,</w:t>
      </w:r>
    </w:p>
    <w:p w14:paraId="70197475" w14:textId="77777777" w:rsidR="00EA48BB" w:rsidRDefault="00EA48BB" w:rsidP="00EA48BB">
      <w:pPr>
        <w:pStyle w:val="Odstavekseznama"/>
        <w:rPr>
          <w:rFonts w:cs="Arial"/>
          <w:color w:val="000000"/>
          <w:szCs w:val="20"/>
        </w:rPr>
      </w:pPr>
    </w:p>
    <w:p w14:paraId="0C2E87B9" w14:textId="1AF05667" w:rsidR="00EA48BB" w:rsidRPr="00EA48BB" w:rsidRDefault="00EA48BB" w:rsidP="00EA48BB">
      <w:pPr>
        <w:pStyle w:val="Odstavekseznama"/>
        <w:numPr>
          <w:ilvl w:val="0"/>
          <w:numId w:val="24"/>
        </w:numPr>
        <w:spacing w:line="240" w:lineRule="auto"/>
        <w:rPr>
          <w:rFonts w:cs="Arial"/>
          <w:color w:val="000000"/>
          <w:szCs w:val="20"/>
        </w:rPr>
      </w:pPr>
      <w:r>
        <w:rPr>
          <w:rFonts w:cs="Arial"/>
          <w:color w:val="000000"/>
          <w:szCs w:val="20"/>
        </w:rPr>
        <w:t>Sklop 6: Posebne arhivske škatle, območje celotne Slovenije.</w:t>
      </w:r>
    </w:p>
    <w:p w14:paraId="0DDC6B46" w14:textId="77777777" w:rsidR="00BD1C92" w:rsidRPr="00F54DF7" w:rsidRDefault="00BD1C92" w:rsidP="00F96FBF">
      <w:pPr>
        <w:rPr>
          <w:rFonts w:cs="Arial"/>
          <w:szCs w:val="20"/>
          <w:highlight w:val="yellow"/>
        </w:rPr>
      </w:pPr>
    </w:p>
    <w:p w14:paraId="282CF300" w14:textId="77777777" w:rsidR="006E6F67" w:rsidRPr="00F54DF7" w:rsidRDefault="006E6F67" w:rsidP="006E6F67">
      <w:pPr>
        <w:rPr>
          <w:rFonts w:cs="Arial"/>
          <w:szCs w:val="20"/>
        </w:rPr>
      </w:pPr>
      <w:r w:rsidRPr="00F54DF7">
        <w:rPr>
          <w:rFonts w:cs="Arial"/>
          <w:szCs w:val="20"/>
        </w:rPr>
        <w:t>Predmet javnega naročila po posameznih sklopih je podrobneje opredeljen v tehničnih specifikacijah, predračunu, vzorcu pogodbe ter drugih dokumentih, ki so del dokumentacije v zvezi z oddajo javnega naročila.</w:t>
      </w:r>
    </w:p>
    <w:p w14:paraId="5F7303EA" w14:textId="77777777" w:rsidR="006E6F67" w:rsidRPr="00F54DF7" w:rsidRDefault="006E6F67" w:rsidP="006E6F67">
      <w:pPr>
        <w:rPr>
          <w:rFonts w:cs="Arial"/>
          <w:szCs w:val="20"/>
        </w:rPr>
      </w:pPr>
    </w:p>
    <w:p w14:paraId="2F617D3B" w14:textId="08ECDAC2" w:rsidR="00925C1C" w:rsidRDefault="006E6F67" w:rsidP="00F96FBF">
      <w:pPr>
        <w:rPr>
          <w:rFonts w:cs="Arial"/>
          <w:szCs w:val="20"/>
          <w:highlight w:val="yellow"/>
        </w:rPr>
      </w:pPr>
      <w:r w:rsidRPr="00F54DF7">
        <w:rPr>
          <w:rFonts w:cs="Arial"/>
          <w:szCs w:val="20"/>
        </w:rPr>
        <w:t xml:space="preserve">V kolikor v teh </w:t>
      </w:r>
      <w:r w:rsidR="00E40F26">
        <w:rPr>
          <w:rFonts w:cs="Arial"/>
          <w:szCs w:val="20"/>
        </w:rPr>
        <w:t>navodilih</w:t>
      </w:r>
      <w:r w:rsidRPr="00F54DF7">
        <w:rPr>
          <w:rFonts w:cs="Arial"/>
          <w:szCs w:val="20"/>
        </w:rPr>
        <w:t xml:space="preserve"> ni izrecno določeno, za kateri sklop gre, veljajo določila za </w:t>
      </w:r>
      <w:r w:rsidR="005E052D">
        <w:rPr>
          <w:rFonts w:cs="Arial"/>
          <w:szCs w:val="20"/>
        </w:rPr>
        <w:t>vse</w:t>
      </w:r>
      <w:r w:rsidRPr="00F54DF7">
        <w:rPr>
          <w:rFonts w:cs="Arial"/>
          <w:szCs w:val="20"/>
        </w:rPr>
        <w:t xml:space="preserve"> sklop</w:t>
      </w:r>
      <w:r w:rsidR="005E052D">
        <w:rPr>
          <w:rFonts w:cs="Arial"/>
          <w:szCs w:val="20"/>
        </w:rPr>
        <w:t>e</w:t>
      </w:r>
      <w:r w:rsidRPr="00F54DF7">
        <w:rPr>
          <w:rFonts w:cs="Arial"/>
          <w:szCs w:val="20"/>
        </w:rPr>
        <w:t>, ki s</w:t>
      </w:r>
      <w:r w:rsidR="005E052D">
        <w:rPr>
          <w:rFonts w:cs="Arial"/>
          <w:szCs w:val="20"/>
        </w:rPr>
        <w:t>o</w:t>
      </w:r>
      <w:r w:rsidRPr="00F54DF7">
        <w:rPr>
          <w:rFonts w:cs="Arial"/>
          <w:szCs w:val="20"/>
        </w:rPr>
        <w:t xml:space="preserve"> predmet tega naročila.</w:t>
      </w:r>
    </w:p>
    <w:p w14:paraId="0E800C22" w14:textId="77777777" w:rsidR="00925C1C" w:rsidRPr="00F54DF7" w:rsidRDefault="00925C1C" w:rsidP="00F96FBF">
      <w:pPr>
        <w:rPr>
          <w:rFonts w:cs="Arial"/>
          <w:szCs w:val="20"/>
          <w:highlight w:val="yellow"/>
        </w:rPr>
      </w:pPr>
    </w:p>
    <w:p w14:paraId="46A62DA4" w14:textId="6E81882A" w:rsidR="005312FE" w:rsidRPr="00F54DF7" w:rsidRDefault="00C91BF6" w:rsidP="00F96FBF">
      <w:pPr>
        <w:pStyle w:val="Naslov1"/>
        <w:spacing w:line="260" w:lineRule="atLeast"/>
        <w:rPr>
          <w:rFonts w:cs="Arial"/>
          <w:sz w:val="20"/>
          <w:szCs w:val="20"/>
        </w:rPr>
      </w:pPr>
      <w:bookmarkStart w:id="16" w:name="_Toc164406424"/>
      <w:r w:rsidRPr="00F54DF7">
        <w:rPr>
          <w:rFonts w:cs="Arial"/>
          <w:sz w:val="20"/>
          <w:szCs w:val="20"/>
        </w:rPr>
        <w:t>NAČIN ODDAJE JAVNEGA NAROČILA</w:t>
      </w:r>
      <w:bookmarkEnd w:id="6"/>
      <w:bookmarkEnd w:id="7"/>
      <w:bookmarkEnd w:id="16"/>
    </w:p>
    <w:p w14:paraId="7031CE6F" w14:textId="77777777" w:rsidR="008E4247" w:rsidRPr="00F54DF7" w:rsidRDefault="008E4247" w:rsidP="00F96FBF">
      <w:pPr>
        <w:rPr>
          <w:rFonts w:cs="Arial"/>
          <w:szCs w:val="20"/>
        </w:rPr>
      </w:pPr>
    </w:p>
    <w:p w14:paraId="41C95AB5" w14:textId="494AE42A" w:rsidR="00F95C00" w:rsidRPr="00F54DF7" w:rsidRDefault="00F95C00" w:rsidP="00F96FBF">
      <w:pPr>
        <w:rPr>
          <w:rFonts w:cs="Arial"/>
          <w:szCs w:val="20"/>
        </w:rPr>
      </w:pPr>
      <w:r w:rsidRPr="00F54DF7">
        <w:rPr>
          <w:rFonts w:cs="Arial"/>
          <w:szCs w:val="20"/>
        </w:rPr>
        <w:t>Za oddajo predm</w:t>
      </w:r>
      <w:r w:rsidR="00750910" w:rsidRPr="00F54DF7">
        <w:rPr>
          <w:rFonts w:cs="Arial"/>
          <w:szCs w:val="20"/>
        </w:rPr>
        <w:t>etnega naročila se v skladu s 40</w:t>
      </w:r>
      <w:r w:rsidRPr="00F54DF7">
        <w:rPr>
          <w:rFonts w:cs="Arial"/>
          <w:szCs w:val="20"/>
        </w:rPr>
        <w:t>. členom Zakona o javnem naročanju (Uradni list RS,</w:t>
      </w:r>
      <w:r w:rsidR="00C67469" w:rsidRPr="00C67469">
        <w:t xml:space="preserve"> </w:t>
      </w:r>
      <w:r w:rsidR="00C67469" w:rsidRPr="00C67469">
        <w:rPr>
          <w:rFonts w:cs="Arial"/>
          <w:szCs w:val="20"/>
        </w:rPr>
        <w:t>91/15, 14/18, 121/21, 10/22, 74/22 – odl. US, 100/22 – ZNUZSZS, 28/23 in 88/23 – ZOPNN-F</w:t>
      </w:r>
      <w:r w:rsidRPr="00F54DF7">
        <w:rPr>
          <w:rFonts w:cs="Arial"/>
          <w:szCs w:val="20"/>
        </w:rPr>
        <w:t>;</w:t>
      </w:r>
      <w:r w:rsidR="00087C2A" w:rsidRPr="00F54DF7">
        <w:rPr>
          <w:rFonts w:cs="Arial"/>
          <w:szCs w:val="20"/>
        </w:rPr>
        <w:t xml:space="preserve"> v nadaljnjem besedilu:</w:t>
      </w:r>
      <w:r w:rsidRPr="00F54DF7">
        <w:rPr>
          <w:rFonts w:cs="Arial"/>
          <w:szCs w:val="20"/>
        </w:rPr>
        <w:t xml:space="preserve"> ZJN-3) izvede </w:t>
      </w:r>
      <w:r w:rsidR="00801357" w:rsidRPr="00F54DF7">
        <w:rPr>
          <w:rFonts w:cs="Arial"/>
          <w:szCs w:val="20"/>
        </w:rPr>
        <w:t xml:space="preserve">odprti </w:t>
      </w:r>
      <w:r w:rsidRPr="00F54DF7">
        <w:rPr>
          <w:rFonts w:cs="Arial"/>
          <w:szCs w:val="20"/>
        </w:rPr>
        <w:t>postopek naročila</w:t>
      </w:r>
      <w:r w:rsidR="00801357" w:rsidRPr="00F54DF7">
        <w:rPr>
          <w:rFonts w:cs="Arial"/>
          <w:szCs w:val="20"/>
        </w:rPr>
        <w:t>.</w:t>
      </w:r>
    </w:p>
    <w:p w14:paraId="64A99842" w14:textId="1E9D0026" w:rsidR="00F95C00" w:rsidRPr="00F54DF7" w:rsidRDefault="00F95C00" w:rsidP="00F96FBF">
      <w:pPr>
        <w:rPr>
          <w:rFonts w:cs="Arial"/>
          <w:szCs w:val="20"/>
        </w:rPr>
      </w:pPr>
    </w:p>
    <w:p w14:paraId="118107FE" w14:textId="7C0CDD7A" w:rsidR="00D646AF" w:rsidRPr="00EF27A2" w:rsidRDefault="00D646AF" w:rsidP="00D646AF">
      <w:pPr>
        <w:spacing w:line="0" w:lineRule="atLeast"/>
        <w:rPr>
          <w:rFonts w:cs="Arial"/>
          <w:szCs w:val="20"/>
        </w:rPr>
      </w:pPr>
      <w:r w:rsidRPr="00EF27A2">
        <w:rPr>
          <w:rFonts w:cs="Arial"/>
          <w:szCs w:val="20"/>
        </w:rPr>
        <w:t>Ponudnik lahko</w:t>
      </w:r>
      <w:r w:rsidR="007A0F5A" w:rsidRPr="00EF27A2">
        <w:rPr>
          <w:rFonts w:cs="Arial"/>
          <w:szCs w:val="20"/>
        </w:rPr>
        <w:t xml:space="preserve"> odda</w:t>
      </w:r>
      <w:r w:rsidRPr="00EF27A2">
        <w:rPr>
          <w:rFonts w:cs="Arial"/>
          <w:szCs w:val="20"/>
        </w:rPr>
        <w:t xml:space="preserve"> ponudbo za katerikoli sklop</w:t>
      </w:r>
      <w:r w:rsidR="007A0F5A" w:rsidRPr="00EF27A2">
        <w:rPr>
          <w:rFonts w:cs="Arial"/>
          <w:szCs w:val="20"/>
        </w:rPr>
        <w:t xml:space="preserve">, za enega ali </w:t>
      </w:r>
      <w:r w:rsidR="00063143" w:rsidRPr="00EF27A2">
        <w:rPr>
          <w:rFonts w:cs="Arial"/>
          <w:szCs w:val="20"/>
        </w:rPr>
        <w:t>več sklopov</w:t>
      </w:r>
      <w:r w:rsidR="007A0F5A" w:rsidRPr="00EF27A2">
        <w:rPr>
          <w:rFonts w:cs="Arial"/>
          <w:szCs w:val="20"/>
        </w:rPr>
        <w:t>.</w:t>
      </w:r>
      <w:r w:rsidR="001A5B04" w:rsidRPr="00EF27A2">
        <w:rPr>
          <w:rFonts w:cs="Arial"/>
          <w:szCs w:val="20"/>
        </w:rPr>
        <w:t xml:space="preserve"> </w:t>
      </w:r>
    </w:p>
    <w:p w14:paraId="0BF80561" w14:textId="3A9AB4BE" w:rsidR="008307AC" w:rsidRPr="00EF27A2" w:rsidRDefault="008307AC" w:rsidP="00F96FBF">
      <w:pPr>
        <w:rPr>
          <w:rFonts w:cs="Arial"/>
          <w:szCs w:val="20"/>
        </w:rPr>
      </w:pPr>
    </w:p>
    <w:p w14:paraId="54C5BF5B" w14:textId="4F374B07" w:rsidR="004B6B72" w:rsidRPr="00F54DF7" w:rsidRDefault="004B6B72" w:rsidP="004B6B72">
      <w:pPr>
        <w:rPr>
          <w:rFonts w:cs="Arial"/>
          <w:szCs w:val="20"/>
        </w:rPr>
      </w:pPr>
      <w:r w:rsidRPr="00EF27A2">
        <w:rPr>
          <w:rFonts w:cs="Arial"/>
          <w:szCs w:val="20"/>
        </w:rPr>
        <w:t>Ponudniku v obrazcu »Enotni evropski dokument v zvezi z oddajo javnega naročila – ESPD« (v nadaljevanju: ESPD) ni potrebno navajati, za kater</w:t>
      </w:r>
      <w:r w:rsidR="002E725C" w:rsidRPr="00EF27A2">
        <w:rPr>
          <w:rFonts w:cs="Arial"/>
          <w:szCs w:val="20"/>
        </w:rPr>
        <w:t>i</w:t>
      </w:r>
      <w:r w:rsidRPr="00EF27A2">
        <w:rPr>
          <w:rFonts w:cs="Arial"/>
          <w:szCs w:val="20"/>
        </w:rPr>
        <w:t xml:space="preserve"> sklop oddaja ponudbo. Kadar to ne bo izrecno označeno, bo naročnik štel, da ponudnik oddaja ponudbo za sklop, za katerega je v obrazcu </w:t>
      </w:r>
      <w:r w:rsidR="00360A05" w:rsidRPr="00EF27A2">
        <w:rPr>
          <w:rFonts w:cs="Arial"/>
          <w:szCs w:val="20"/>
        </w:rPr>
        <w:t>»</w:t>
      </w:r>
      <w:r w:rsidR="00BC253A" w:rsidRPr="00BC253A">
        <w:rPr>
          <w:rFonts w:cs="Arial"/>
          <w:szCs w:val="20"/>
        </w:rPr>
        <w:t>Povzetek predračuna (rekapitulacija</w:t>
      </w:r>
      <w:r w:rsidR="00BC253A">
        <w:rPr>
          <w:rFonts w:cs="Arial"/>
          <w:szCs w:val="20"/>
        </w:rPr>
        <w:t>)</w:t>
      </w:r>
      <w:r w:rsidR="00360A05" w:rsidRPr="00EF27A2">
        <w:rPr>
          <w:rFonts w:cs="Arial"/>
          <w:szCs w:val="20"/>
        </w:rPr>
        <w:t>«</w:t>
      </w:r>
      <w:r w:rsidRPr="00EF27A2">
        <w:rPr>
          <w:rFonts w:cs="Arial"/>
          <w:szCs w:val="20"/>
        </w:rPr>
        <w:t xml:space="preserve"> navedel </w:t>
      </w:r>
      <w:r w:rsidR="00981D87">
        <w:rPr>
          <w:rFonts w:cs="Arial"/>
          <w:szCs w:val="20"/>
        </w:rPr>
        <w:t xml:space="preserve">skupne </w:t>
      </w:r>
      <w:r w:rsidRPr="00EF27A2">
        <w:rPr>
          <w:rFonts w:cs="Arial"/>
          <w:szCs w:val="20"/>
        </w:rPr>
        <w:t xml:space="preserve">ponudbene </w:t>
      </w:r>
      <w:r w:rsidR="00981D87">
        <w:rPr>
          <w:rFonts w:cs="Arial"/>
          <w:szCs w:val="20"/>
        </w:rPr>
        <w:t>vrednosti</w:t>
      </w:r>
      <w:r w:rsidR="00B84A6F" w:rsidRPr="00EF27A2">
        <w:rPr>
          <w:rFonts w:cs="Arial"/>
          <w:szCs w:val="20"/>
        </w:rPr>
        <w:t xml:space="preserve"> v EUR</w:t>
      </w:r>
      <w:r w:rsidR="004276A4" w:rsidRPr="00EF27A2">
        <w:rPr>
          <w:rFonts w:cs="Arial"/>
          <w:szCs w:val="20"/>
        </w:rPr>
        <w:t xml:space="preserve"> z DDV</w:t>
      </w:r>
      <w:r w:rsidRPr="00EF27A2">
        <w:rPr>
          <w:rFonts w:cs="Arial"/>
          <w:szCs w:val="20"/>
        </w:rPr>
        <w:t>.</w:t>
      </w:r>
      <w:r w:rsidRPr="00F54DF7">
        <w:rPr>
          <w:rFonts w:cs="Arial"/>
          <w:szCs w:val="20"/>
        </w:rPr>
        <w:t xml:space="preserve">  </w:t>
      </w:r>
    </w:p>
    <w:p w14:paraId="414AF507" w14:textId="77777777" w:rsidR="004B6B72" w:rsidRPr="00F54DF7" w:rsidRDefault="004B6B72" w:rsidP="004B6B72">
      <w:pPr>
        <w:rPr>
          <w:rFonts w:cs="Arial"/>
          <w:szCs w:val="20"/>
        </w:rPr>
      </w:pPr>
    </w:p>
    <w:p w14:paraId="47F415A4" w14:textId="009F9A12" w:rsidR="00C969DB" w:rsidRPr="00F54DF7" w:rsidRDefault="004B6B72" w:rsidP="00F96FBF">
      <w:pPr>
        <w:rPr>
          <w:rFonts w:cs="Arial"/>
          <w:szCs w:val="20"/>
        </w:rPr>
      </w:pPr>
      <w:r w:rsidRPr="00F54DF7">
        <w:rPr>
          <w:rFonts w:cs="Arial"/>
          <w:szCs w:val="20"/>
        </w:rPr>
        <w:t xml:space="preserve">Naročnik bo na podlagi pogojev in meril, določenih v dokumentaciji v zvezi z oddajo javnega naročila, za posamezen sklop izbral najugodnejšega ponudnika, ki bo oddal dopustno ponudbo in s katerim bo sklenil </w:t>
      </w:r>
      <w:r w:rsidR="00925C1C">
        <w:rPr>
          <w:rFonts w:cs="Arial"/>
          <w:szCs w:val="20"/>
        </w:rPr>
        <w:t xml:space="preserve">krovno </w:t>
      </w:r>
      <w:r w:rsidRPr="00F54DF7">
        <w:rPr>
          <w:rFonts w:cs="Arial"/>
          <w:szCs w:val="20"/>
        </w:rPr>
        <w:t>pogodbo.</w:t>
      </w:r>
      <w:bookmarkStart w:id="17" w:name="_Hlk503867783"/>
      <w:r w:rsidR="005F0CE0">
        <w:rPr>
          <w:rFonts w:cs="Arial"/>
          <w:szCs w:val="20"/>
        </w:rPr>
        <w:t xml:space="preserve"> </w:t>
      </w:r>
      <w:r w:rsidR="00925C1C" w:rsidRPr="00925C1C">
        <w:rPr>
          <w:rFonts w:cs="Arial"/>
          <w:szCs w:val="20"/>
        </w:rPr>
        <w:t>Posamezni naročniki bodo z izbranim ponudnikom sklenili neposredne pogodbe.</w:t>
      </w:r>
      <w:r w:rsidR="00925C1C">
        <w:rPr>
          <w:rFonts w:cs="Arial"/>
          <w:szCs w:val="20"/>
        </w:rPr>
        <w:t xml:space="preserve"> </w:t>
      </w:r>
      <w:bookmarkEnd w:id="17"/>
    </w:p>
    <w:p w14:paraId="69A9D120" w14:textId="7D8C9031" w:rsidR="006F1A3F" w:rsidRPr="00F54DF7" w:rsidRDefault="008708D9" w:rsidP="00F96FBF">
      <w:pPr>
        <w:pStyle w:val="Naslov1"/>
        <w:spacing w:line="260" w:lineRule="atLeast"/>
        <w:rPr>
          <w:rFonts w:cs="Arial"/>
          <w:sz w:val="20"/>
          <w:szCs w:val="20"/>
        </w:rPr>
      </w:pPr>
      <w:bookmarkStart w:id="18" w:name="_Toc336851732"/>
      <w:bookmarkStart w:id="19" w:name="_Toc336851780"/>
      <w:bookmarkStart w:id="20" w:name="_Toc430946513"/>
      <w:bookmarkStart w:id="21" w:name="_Toc164406425"/>
      <w:r w:rsidRPr="00F54DF7">
        <w:rPr>
          <w:rFonts w:cs="Arial"/>
          <w:sz w:val="20"/>
          <w:szCs w:val="20"/>
        </w:rPr>
        <w:lastRenderedPageBreak/>
        <w:t>R</w:t>
      </w:r>
      <w:r w:rsidR="006F1A3F" w:rsidRPr="00F54DF7">
        <w:rPr>
          <w:rFonts w:cs="Arial"/>
          <w:sz w:val="20"/>
          <w:szCs w:val="20"/>
        </w:rPr>
        <w:t>OK IN NAČIN PREDLOŽITVE PONUDBE</w:t>
      </w:r>
      <w:bookmarkEnd w:id="18"/>
      <w:bookmarkEnd w:id="19"/>
      <w:bookmarkEnd w:id="20"/>
      <w:bookmarkEnd w:id="21"/>
    </w:p>
    <w:p w14:paraId="32C8A0DA" w14:textId="77777777" w:rsidR="006F1A3F" w:rsidRDefault="006F1A3F" w:rsidP="00F96FBF">
      <w:pPr>
        <w:rPr>
          <w:rFonts w:cs="Arial"/>
          <w:szCs w:val="20"/>
        </w:rPr>
      </w:pPr>
    </w:p>
    <w:p w14:paraId="6E30957B" w14:textId="1939679E" w:rsidR="003D24DA" w:rsidRPr="003D24DA" w:rsidRDefault="003D24DA" w:rsidP="003D24DA">
      <w:pPr>
        <w:spacing w:line="240" w:lineRule="auto"/>
        <w:rPr>
          <w:rFonts w:eastAsia="Times New Roman" w:cs="Arial"/>
          <w:szCs w:val="20"/>
        </w:rPr>
      </w:pPr>
      <w:r w:rsidRPr="003D24DA">
        <w:rPr>
          <w:rFonts w:eastAsia="Times New Roman" w:cs="Arial"/>
          <w:szCs w:val="20"/>
        </w:rPr>
        <w:t xml:space="preserve">Ponudnik mora ponudbo predložiti v informacijski sistem e-JN (v nadaljevanju: sistem e-JN) na spletnem naslovu </w:t>
      </w:r>
      <w:r w:rsidRPr="003D24DA">
        <w:rPr>
          <w:rFonts w:eastAsia="Times New Roman" w:cs="Arial"/>
          <w:color w:val="0000FF"/>
          <w:szCs w:val="20"/>
          <w:u w:val="single"/>
        </w:rPr>
        <w:t>https://ejn.gov.si</w:t>
      </w:r>
      <w:r w:rsidRPr="003D24DA">
        <w:rPr>
          <w:rFonts w:eastAsia="Times New Roman" w:cs="Arial"/>
          <w:szCs w:val="20"/>
        </w:rPr>
        <w:t>, v skladu s točko 4 dokumenta Navodila za uporabo informacijskega sistema e-JN: PONUDNIKI, ki je del te dokumentacije</w:t>
      </w:r>
      <w:r w:rsidR="00851079">
        <w:rPr>
          <w:rFonts w:eastAsia="Times New Roman" w:cs="Arial"/>
          <w:szCs w:val="20"/>
        </w:rPr>
        <w:t xml:space="preserve"> v zvezi z oddajo javnega naročila</w:t>
      </w:r>
      <w:r w:rsidRPr="003D24DA">
        <w:rPr>
          <w:rFonts w:eastAsia="Times New Roman" w:cs="Arial"/>
          <w:szCs w:val="20"/>
        </w:rPr>
        <w:t xml:space="preserve"> in objavljen na spletnem naslovu </w:t>
      </w:r>
      <w:hyperlink r:id="rId8" w:history="1">
        <w:r w:rsidRPr="003D24DA">
          <w:rPr>
            <w:rFonts w:eastAsia="Times New Roman" w:cs="Arial"/>
            <w:color w:val="0000FF"/>
            <w:szCs w:val="20"/>
            <w:u w:val="single"/>
          </w:rPr>
          <w:t>https://ejn.gov.si</w:t>
        </w:r>
      </w:hyperlink>
      <w:r w:rsidRPr="003D24DA">
        <w:rPr>
          <w:rFonts w:eastAsia="Times New Roman" w:cs="Arial"/>
          <w:szCs w:val="20"/>
        </w:rPr>
        <w:t xml:space="preserve">. </w:t>
      </w:r>
    </w:p>
    <w:p w14:paraId="58E37908" w14:textId="77777777" w:rsidR="003D24DA" w:rsidRPr="003D24DA" w:rsidRDefault="003D24DA" w:rsidP="003D24DA">
      <w:pPr>
        <w:spacing w:line="240" w:lineRule="auto"/>
        <w:rPr>
          <w:rFonts w:eastAsia="Times New Roman" w:cs="Arial"/>
          <w:szCs w:val="20"/>
        </w:rPr>
      </w:pPr>
    </w:p>
    <w:p w14:paraId="29A710BC" w14:textId="77777777" w:rsidR="003D24DA" w:rsidRPr="003D24DA" w:rsidRDefault="003D24DA" w:rsidP="003D24DA">
      <w:pPr>
        <w:spacing w:line="240" w:lineRule="auto"/>
        <w:rPr>
          <w:rFonts w:eastAsia="Times New Roman" w:cs="Arial"/>
          <w:szCs w:val="20"/>
        </w:rPr>
      </w:pPr>
      <w:r w:rsidRPr="003D24DA">
        <w:rPr>
          <w:rFonts w:eastAsia="Times New Roman" w:cs="Arial"/>
          <w:szCs w:val="20"/>
        </w:rPr>
        <w:t xml:space="preserve">Ponudnik se mora pred oddajo ponudbe registrirati na spletnem naslovu </w:t>
      </w:r>
      <w:hyperlink r:id="rId9" w:history="1">
        <w:r w:rsidRPr="003D24DA">
          <w:rPr>
            <w:rFonts w:eastAsia="Times New Roman" w:cs="Arial"/>
            <w:color w:val="0000FF"/>
            <w:szCs w:val="20"/>
            <w:u w:val="single"/>
          </w:rPr>
          <w:t>https://ejn.gov.si</w:t>
        </w:r>
      </w:hyperlink>
      <w:r w:rsidRPr="003D24DA">
        <w:rPr>
          <w:rFonts w:eastAsia="Times New Roman" w:cs="Arial"/>
          <w:szCs w:val="20"/>
        </w:rPr>
        <w:t>, v skladu z Navodili za uporabo informacijskega sistema e-JN: PONUDNIKI. Če je ponudnik že registriran v sistem e-JN, se v aplikacijo prijavi na istem naslovu.</w:t>
      </w:r>
    </w:p>
    <w:p w14:paraId="0939B432" w14:textId="77777777" w:rsidR="003D24DA" w:rsidRPr="003D24DA" w:rsidRDefault="003D24DA" w:rsidP="003D24DA">
      <w:pPr>
        <w:spacing w:line="240" w:lineRule="auto"/>
        <w:rPr>
          <w:rFonts w:eastAsia="Times New Roman" w:cs="Arial"/>
          <w:szCs w:val="20"/>
        </w:rPr>
      </w:pPr>
    </w:p>
    <w:p w14:paraId="0C8D55B3" w14:textId="417F9D23" w:rsidR="005922F6" w:rsidRDefault="003D24DA" w:rsidP="003D24DA">
      <w:pPr>
        <w:spacing w:line="240" w:lineRule="auto"/>
        <w:rPr>
          <w:rFonts w:eastAsia="Times New Roman" w:cs="Arial"/>
          <w:szCs w:val="20"/>
        </w:rPr>
      </w:pPr>
      <w:r w:rsidRPr="003D24DA">
        <w:rPr>
          <w:rFonts w:eastAsia="Times New Roman" w:cs="Arial"/>
          <w:szCs w:val="20"/>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w:t>
      </w:r>
      <w:r w:rsidR="005922F6" w:rsidRPr="00AE3602">
        <w:t>(18. člen Obligacijskega zakonika</w:t>
      </w:r>
      <w:r w:rsidR="005922F6" w:rsidRPr="00AE3602">
        <w:rPr>
          <w:i/>
          <w:sz w:val="18"/>
          <w:vertAlign w:val="superscript"/>
        </w:rPr>
        <w:footnoteReference w:id="1"/>
      </w:r>
      <w:r w:rsidR="005922F6" w:rsidRPr="00AE3602">
        <w:t>).</w:t>
      </w:r>
    </w:p>
    <w:p w14:paraId="17D924E3" w14:textId="77777777" w:rsidR="003D24DA" w:rsidRPr="003D24DA" w:rsidRDefault="003D24DA" w:rsidP="003D24DA">
      <w:pPr>
        <w:spacing w:line="240" w:lineRule="auto"/>
        <w:rPr>
          <w:rFonts w:eastAsia="Times New Roman" w:cs="Arial"/>
          <w:szCs w:val="20"/>
        </w:rPr>
      </w:pPr>
    </w:p>
    <w:p w14:paraId="0068D66F" w14:textId="77777777" w:rsidR="003D24DA" w:rsidRPr="003D24DA" w:rsidRDefault="003D24DA" w:rsidP="003D24DA">
      <w:pPr>
        <w:spacing w:line="240" w:lineRule="auto"/>
        <w:rPr>
          <w:rFonts w:eastAsia="Times New Roman" w:cs="Arial"/>
          <w:szCs w:val="20"/>
        </w:rPr>
      </w:pPr>
      <w:r w:rsidRPr="003D24DA">
        <w:rPr>
          <w:rFonts w:eastAsia="Times New Roman" w:cs="Arial"/>
          <w:szCs w:val="20"/>
        </w:rPr>
        <w:t xml:space="preserve">Ponudba se šteje za pravočasno oddano, če jo naročnik prejme preko sistema e-JN </w:t>
      </w:r>
      <w:hyperlink r:id="rId10" w:history="1">
        <w:r w:rsidRPr="003D24DA">
          <w:rPr>
            <w:rFonts w:eastAsia="Times New Roman" w:cs="Arial"/>
            <w:color w:val="0000FF"/>
            <w:szCs w:val="20"/>
            <w:u w:val="single"/>
          </w:rPr>
          <w:t>https://ejn.gov.si</w:t>
        </w:r>
      </w:hyperlink>
      <w:r w:rsidRPr="003D24DA">
        <w:rPr>
          <w:rFonts w:eastAsia="Times New Roman" w:cs="Arial"/>
          <w:szCs w:val="20"/>
        </w:rPr>
        <w:t xml:space="preserve">, </w:t>
      </w:r>
    </w:p>
    <w:p w14:paraId="50F71C1E" w14:textId="77777777" w:rsidR="003D24DA" w:rsidRPr="003D24DA" w:rsidRDefault="003D24DA" w:rsidP="003D24DA">
      <w:pPr>
        <w:spacing w:line="240" w:lineRule="auto"/>
        <w:rPr>
          <w:rFonts w:eastAsia="Times New Roman" w:cs="Arial"/>
          <w:szCs w:val="20"/>
        </w:rPr>
      </w:pPr>
      <w:r w:rsidRPr="003D24DA">
        <w:rPr>
          <w:rFonts w:eastAsia="Times New Roman" w:cs="Arial"/>
          <w:szCs w:val="20"/>
        </w:rPr>
        <w:t>najkasneje do dneva in ure, kot je to določeno v obvestilu o naročilu, objavljenem na portalu javnih naročil. Za oddano ponudbo se šteje ponudba, ki je v sistemu e-JN označena s statusom »ODDANO«.</w:t>
      </w:r>
    </w:p>
    <w:p w14:paraId="32FE82CB" w14:textId="77777777" w:rsidR="003D24DA" w:rsidRPr="003D24DA" w:rsidRDefault="003D24DA" w:rsidP="003D24DA">
      <w:pPr>
        <w:spacing w:line="240" w:lineRule="auto"/>
        <w:rPr>
          <w:rFonts w:eastAsia="Times New Roman" w:cs="Arial"/>
          <w:szCs w:val="20"/>
        </w:rPr>
      </w:pPr>
    </w:p>
    <w:p w14:paraId="68EC6A14" w14:textId="77777777" w:rsidR="003D24DA" w:rsidRPr="003D24DA" w:rsidRDefault="003D24DA" w:rsidP="003D24DA">
      <w:pPr>
        <w:spacing w:line="240" w:lineRule="auto"/>
        <w:rPr>
          <w:rFonts w:eastAsia="Times New Roman" w:cs="Arial"/>
          <w:szCs w:val="20"/>
        </w:rPr>
      </w:pPr>
      <w:r w:rsidRPr="003D24DA">
        <w:rPr>
          <w:rFonts w:eastAsia="Times New Roman"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0AE7448" w14:textId="77777777" w:rsidR="003D24DA" w:rsidRPr="003D24DA" w:rsidRDefault="003D24DA" w:rsidP="003D24DA">
      <w:pPr>
        <w:spacing w:line="240" w:lineRule="auto"/>
        <w:rPr>
          <w:rFonts w:eastAsia="Times New Roman" w:cs="Arial"/>
          <w:szCs w:val="20"/>
        </w:rPr>
      </w:pPr>
    </w:p>
    <w:p w14:paraId="4FAFC107" w14:textId="77777777" w:rsidR="003D24DA" w:rsidRPr="003D24DA" w:rsidRDefault="003D24DA" w:rsidP="003D24DA">
      <w:pPr>
        <w:spacing w:line="240" w:lineRule="auto"/>
        <w:rPr>
          <w:rFonts w:eastAsia="Times New Roman" w:cs="Arial"/>
          <w:szCs w:val="20"/>
        </w:rPr>
      </w:pPr>
      <w:r w:rsidRPr="003D24DA">
        <w:rPr>
          <w:rFonts w:eastAsia="Times New Roman" w:cs="Arial"/>
          <w:szCs w:val="20"/>
        </w:rPr>
        <w:t>Po preteku roka za predložitev ponudb ponudbe ne bo več mogoče oddati ali umakniti.</w:t>
      </w:r>
    </w:p>
    <w:p w14:paraId="248CFF56" w14:textId="77777777" w:rsidR="003D24DA" w:rsidRPr="003D24DA" w:rsidRDefault="003D24DA" w:rsidP="003D24DA">
      <w:pPr>
        <w:spacing w:line="240" w:lineRule="auto"/>
        <w:rPr>
          <w:rFonts w:eastAsia="Times New Roman" w:cs="Arial"/>
          <w:szCs w:val="20"/>
        </w:rPr>
      </w:pPr>
    </w:p>
    <w:p w14:paraId="502C5F42" w14:textId="77777777" w:rsidR="003D24DA" w:rsidRPr="003D24DA" w:rsidRDefault="003D24DA" w:rsidP="003D24DA">
      <w:pPr>
        <w:spacing w:line="240" w:lineRule="auto"/>
        <w:rPr>
          <w:rFonts w:eastAsia="Times New Roman"/>
          <w:szCs w:val="24"/>
        </w:rPr>
      </w:pPr>
      <w:r w:rsidRPr="003D24DA">
        <w:rPr>
          <w:rFonts w:eastAsia="Times New Roman" w:cs="Arial"/>
          <w:szCs w:val="20"/>
        </w:rPr>
        <w:t>Dostop do povezave za oddajo elektronske ponudbe v tem postopku javnega naročila je naveden v obvestilu o naročilu na portalu javnih naročil.</w:t>
      </w:r>
    </w:p>
    <w:p w14:paraId="3E19346F" w14:textId="77777777" w:rsidR="00C374DB" w:rsidRPr="00F54DF7" w:rsidRDefault="00C374DB" w:rsidP="00F96FBF">
      <w:pPr>
        <w:rPr>
          <w:rFonts w:cs="Arial"/>
          <w:szCs w:val="20"/>
          <w:highlight w:val="yellow"/>
        </w:rPr>
      </w:pPr>
    </w:p>
    <w:p w14:paraId="4E5E14A4" w14:textId="0A25031D" w:rsidR="00215550" w:rsidRPr="00A832C7" w:rsidRDefault="00215550" w:rsidP="00A832C7">
      <w:pPr>
        <w:pStyle w:val="Naslov1"/>
        <w:spacing w:line="260" w:lineRule="atLeast"/>
        <w:rPr>
          <w:rFonts w:cs="Arial"/>
          <w:sz w:val="20"/>
          <w:szCs w:val="20"/>
        </w:rPr>
      </w:pPr>
      <w:bookmarkStart w:id="22" w:name="_Toc336851733"/>
      <w:bookmarkStart w:id="23" w:name="_Toc336851781"/>
      <w:bookmarkStart w:id="24" w:name="_Toc530406902"/>
      <w:bookmarkStart w:id="25" w:name="_Toc164406426"/>
      <w:r w:rsidRPr="00A832C7">
        <w:rPr>
          <w:rFonts w:cs="Arial"/>
          <w:sz w:val="20"/>
          <w:szCs w:val="20"/>
        </w:rPr>
        <w:t>INFORMACIJE V ZVEZI Z ODPIRANJEM PONUDB</w:t>
      </w:r>
      <w:bookmarkEnd w:id="22"/>
      <w:bookmarkEnd w:id="23"/>
      <w:bookmarkEnd w:id="24"/>
      <w:bookmarkEnd w:id="25"/>
    </w:p>
    <w:p w14:paraId="3117414E" w14:textId="099CEEA4" w:rsidR="006F4D86" w:rsidRDefault="006F4D86" w:rsidP="00F96FBF">
      <w:pPr>
        <w:rPr>
          <w:rFonts w:cs="Arial"/>
          <w:szCs w:val="20"/>
        </w:rPr>
      </w:pPr>
    </w:p>
    <w:p w14:paraId="6EC94801" w14:textId="77777777" w:rsidR="005922F6" w:rsidRPr="005922F6" w:rsidRDefault="005922F6" w:rsidP="005922F6">
      <w:pPr>
        <w:spacing w:line="240" w:lineRule="auto"/>
        <w:rPr>
          <w:rFonts w:eastAsia="Times New Roman"/>
          <w:szCs w:val="24"/>
        </w:rPr>
      </w:pPr>
      <w:r w:rsidRPr="005922F6">
        <w:rPr>
          <w:rFonts w:eastAsia="Times New Roman" w:cs="Arial"/>
          <w:szCs w:val="20"/>
        </w:rPr>
        <w:t xml:space="preserve">Odpiranje ponudb bo potekalo samodejno v sistemu e-JN </w:t>
      </w:r>
      <w:r w:rsidRPr="005922F6">
        <w:rPr>
          <w:rFonts w:eastAsia="Times New Roman"/>
          <w:szCs w:val="24"/>
        </w:rPr>
        <w:t xml:space="preserve">na spletnem naslovu </w:t>
      </w:r>
      <w:hyperlink r:id="rId11" w:history="1">
        <w:r w:rsidRPr="005922F6">
          <w:rPr>
            <w:rFonts w:eastAsia="Times New Roman" w:cs="Arial"/>
            <w:color w:val="0000FF"/>
            <w:szCs w:val="20"/>
            <w:u w:val="single"/>
            <w:lang w:eastAsia="sl-SI"/>
          </w:rPr>
          <w:t>https://ejn.gov.si</w:t>
        </w:r>
      </w:hyperlink>
      <w:r w:rsidRPr="005922F6">
        <w:rPr>
          <w:rFonts w:eastAsia="Times New Roman" w:cs="Arial"/>
          <w:color w:val="0000FF"/>
          <w:szCs w:val="20"/>
          <w:u w:val="single"/>
          <w:lang w:eastAsia="sl-SI"/>
        </w:rPr>
        <w:t xml:space="preserve"> </w:t>
      </w:r>
      <w:r w:rsidRPr="005922F6">
        <w:rPr>
          <w:rFonts w:eastAsia="Times New Roman"/>
          <w:szCs w:val="24"/>
        </w:rPr>
        <w:t>na dan in uro, kot je to določeno v obvestilu o naročilu, objavljenem na portalu javnih naročil.</w:t>
      </w:r>
    </w:p>
    <w:p w14:paraId="3ADC2EB9" w14:textId="77777777" w:rsidR="005922F6" w:rsidRPr="005922F6" w:rsidRDefault="005922F6" w:rsidP="005922F6">
      <w:pPr>
        <w:spacing w:line="240" w:lineRule="auto"/>
        <w:rPr>
          <w:rFonts w:eastAsia="Times New Roman"/>
          <w:szCs w:val="24"/>
        </w:rPr>
      </w:pPr>
    </w:p>
    <w:p w14:paraId="2BF93976" w14:textId="77777777" w:rsidR="005922F6" w:rsidRPr="005922F6" w:rsidRDefault="005922F6" w:rsidP="005922F6">
      <w:pPr>
        <w:spacing w:line="240" w:lineRule="auto"/>
        <w:rPr>
          <w:rFonts w:eastAsia="Times New Roman"/>
          <w:szCs w:val="24"/>
        </w:rPr>
      </w:pPr>
      <w:r w:rsidRPr="005922F6">
        <w:rPr>
          <w:rFonts w:eastAsia="Times New Roman"/>
          <w:szCs w:val="24"/>
        </w:rPr>
        <w:t xml:space="preserve">Odpiranje poteka tako, da sistem e-JN samodejno ob uri, ki je določena za javno odpiranje ponudb, prikaže podatke o ponudniku, </w:t>
      </w:r>
      <w:r w:rsidRPr="005922F6">
        <w:rPr>
          <w:rFonts w:eastAsia="Times New Roman" w:cs="Arial"/>
          <w:bCs/>
          <w:szCs w:val="20"/>
        </w:rPr>
        <w:t>skupni vrednosti brez davka, skupni vrednosti davka in skupni vrednosti z davkom</w:t>
      </w:r>
      <w:r w:rsidRPr="005922F6">
        <w:rPr>
          <w:rFonts w:eastAsia="Times New Roman"/>
          <w:szCs w:val="24"/>
        </w:rPr>
        <w:t xml:space="preserve"> ter omogoči dostop do predračuna, ki je naložen v sistemu e-JN v razdelku »Skupna ponudbena vrednost«, v delu »Predračun«. </w:t>
      </w:r>
    </w:p>
    <w:p w14:paraId="131E3DEF" w14:textId="77777777" w:rsidR="005922F6" w:rsidRPr="005922F6" w:rsidRDefault="005922F6" w:rsidP="005922F6">
      <w:pPr>
        <w:spacing w:line="240" w:lineRule="auto"/>
        <w:rPr>
          <w:rFonts w:eastAsia="Times New Roman"/>
          <w:szCs w:val="24"/>
        </w:rPr>
      </w:pPr>
    </w:p>
    <w:p w14:paraId="2062C2D6" w14:textId="1E4466C7" w:rsidR="00AE3602" w:rsidRPr="005922F6" w:rsidRDefault="005922F6" w:rsidP="005922F6">
      <w:pPr>
        <w:spacing w:line="240" w:lineRule="auto"/>
        <w:rPr>
          <w:rFonts w:eastAsia="Times New Roman"/>
          <w:szCs w:val="24"/>
        </w:rPr>
      </w:pPr>
      <w:r w:rsidRPr="005922F6">
        <w:rPr>
          <w:rFonts w:eastAsia="Times New Roman"/>
          <w:szCs w:val="24"/>
        </w:rPr>
        <w:t>Ponudnikom, ki bodo oddali ponudbe, bo zapisnik o odpiranju ponudb na voljo v sistemu e-JN v seznamu prejetih ponudb.</w:t>
      </w:r>
    </w:p>
    <w:p w14:paraId="2B76272A" w14:textId="77777777" w:rsidR="005922F6" w:rsidRPr="00F54DF7" w:rsidRDefault="005922F6" w:rsidP="00F96FBF">
      <w:pPr>
        <w:rPr>
          <w:rFonts w:cs="Arial"/>
          <w:szCs w:val="20"/>
        </w:rPr>
      </w:pPr>
    </w:p>
    <w:p w14:paraId="63696546" w14:textId="6BAADC1A" w:rsidR="00400A3C" w:rsidRPr="00F54DF7" w:rsidRDefault="00C91BF6" w:rsidP="00F96FBF">
      <w:pPr>
        <w:pStyle w:val="Naslov1"/>
        <w:spacing w:line="260" w:lineRule="atLeast"/>
        <w:rPr>
          <w:rFonts w:cs="Arial"/>
          <w:sz w:val="20"/>
          <w:szCs w:val="20"/>
        </w:rPr>
      </w:pPr>
      <w:bookmarkStart w:id="26" w:name="_Toc336851734"/>
      <w:bookmarkStart w:id="27" w:name="_Toc336851782"/>
      <w:bookmarkStart w:id="28" w:name="_Toc164406427"/>
      <w:bookmarkStart w:id="29" w:name="_Hlk511030459"/>
      <w:r w:rsidRPr="00F54DF7">
        <w:rPr>
          <w:rFonts w:cs="Arial"/>
          <w:sz w:val="20"/>
          <w:szCs w:val="20"/>
        </w:rPr>
        <w:t>PRAVNA PODLAGA</w:t>
      </w:r>
      <w:bookmarkEnd w:id="26"/>
      <w:bookmarkEnd w:id="27"/>
      <w:r w:rsidR="000E2957" w:rsidRPr="00F54DF7">
        <w:rPr>
          <w:rFonts w:cs="Arial"/>
          <w:sz w:val="20"/>
          <w:szCs w:val="20"/>
        </w:rPr>
        <w:t xml:space="preserve"> IN VIR FINANCIRANJA</w:t>
      </w:r>
      <w:bookmarkEnd w:id="28"/>
    </w:p>
    <w:bookmarkEnd w:id="29"/>
    <w:p w14:paraId="5D5F1E99" w14:textId="77777777" w:rsidR="008E4247" w:rsidRPr="00F54DF7" w:rsidRDefault="008E4247" w:rsidP="00F96FBF">
      <w:pPr>
        <w:rPr>
          <w:rFonts w:cs="Arial"/>
          <w:szCs w:val="20"/>
        </w:rPr>
      </w:pPr>
    </w:p>
    <w:p w14:paraId="2525AA33" w14:textId="6898A27B" w:rsidR="000A4571" w:rsidRDefault="0032156A" w:rsidP="00F96FB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7CADE377" w14:textId="77777777" w:rsidR="00DF6898" w:rsidRPr="00DF6898" w:rsidRDefault="00DF6898" w:rsidP="00DF6898">
      <w:pPr>
        <w:rPr>
          <w:rFonts w:eastAsia="Times New Roman"/>
          <w:szCs w:val="20"/>
          <w:lang w:eastAsia="sl-SI"/>
        </w:rPr>
      </w:pPr>
    </w:p>
    <w:p w14:paraId="54EDEC40" w14:textId="31DAD5F8" w:rsidR="0025737A" w:rsidRDefault="00DF6898" w:rsidP="00F96FBF">
      <w:pPr>
        <w:rPr>
          <w:rFonts w:eastAsia="Times New Roman"/>
          <w:szCs w:val="20"/>
          <w:lang w:eastAsia="sl-SI"/>
        </w:rPr>
      </w:pPr>
      <w:r w:rsidRPr="00DF6898">
        <w:rPr>
          <w:rFonts w:eastAsia="Times New Roman"/>
          <w:szCs w:val="20"/>
          <w:lang w:eastAsia="sl-SI"/>
        </w:rPr>
        <w:t xml:space="preserve">V primeru sofinanciranja posameznih naročnikov iz sredstev Evropske Unije, se temu ustrezno prilagodi vsebina neposrednih </w:t>
      </w:r>
      <w:r>
        <w:rPr>
          <w:rFonts w:eastAsia="Times New Roman"/>
          <w:szCs w:val="20"/>
          <w:lang w:eastAsia="sl-SI"/>
        </w:rPr>
        <w:t>pogodb</w:t>
      </w:r>
      <w:r w:rsidRPr="00DF6898">
        <w:rPr>
          <w:rFonts w:eastAsia="Times New Roman"/>
          <w:szCs w:val="20"/>
          <w:lang w:eastAsia="sl-SI"/>
        </w:rPr>
        <w:t>.</w:t>
      </w:r>
    </w:p>
    <w:p w14:paraId="334F69BB" w14:textId="77777777" w:rsidR="00DF6898" w:rsidRPr="00DF6898" w:rsidRDefault="00DF6898" w:rsidP="00F96FBF">
      <w:pPr>
        <w:rPr>
          <w:rFonts w:eastAsia="Times New Roman"/>
          <w:szCs w:val="20"/>
          <w:lang w:eastAsia="sl-SI"/>
        </w:rPr>
      </w:pPr>
    </w:p>
    <w:p w14:paraId="719885FD" w14:textId="0B15D09B" w:rsidR="00400A3C" w:rsidRPr="00F54DF7" w:rsidRDefault="00C91BF6" w:rsidP="00F96FBF">
      <w:pPr>
        <w:pStyle w:val="Naslov1"/>
        <w:spacing w:line="260" w:lineRule="atLeast"/>
        <w:rPr>
          <w:rFonts w:cs="Arial"/>
          <w:sz w:val="20"/>
          <w:szCs w:val="20"/>
        </w:rPr>
      </w:pPr>
      <w:bookmarkStart w:id="30" w:name="_Toc336851735"/>
      <w:bookmarkStart w:id="31" w:name="_Toc336851783"/>
      <w:bookmarkStart w:id="32" w:name="_Toc164406428"/>
      <w:r w:rsidRPr="00F54DF7">
        <w:rPr>
          <w:rFonts w:cs="Arial"/>
          <w:sz w:val="20"/>
          <w:szCs w:val="20"/>
        </w:rPr>
        <w:t xml:space="preserve">TEMELJNA PRAVILA </w:t>
      </w:r>
      <w:bookmarkEnd w:id="30"/>
      <w:bookmarkEnd w:id="31"/>
      <w:r w:rsidR="00E763F2" w:rsidRPr="00F54DF7">
        <w:rPr>
          <w:rFonts w:cs="Arial"/>
          <w:sz w:val="20"/>
          <w:szCs w:val="20"/>
        </w:rPr>
        <w:t>POSLOVANJA</w:t>
      </w:r>
      <w:bookmarkEnd w:id="32"/>
    </w:p>
    <w:p w14:paraId="03592B02" w14:textId="77777777" w:rsidR="006B5CB6" w:rsidRPr="00F54DF7" w:rsidRDefault="006B5CB6" w:rsidP="00F96FBF">
      <w:pPr>
        <w:rPr>
          <w:rFonts w:cs="Arial"/>
          <w:szCs w:val="20"/>
        </w:rPr>
      </w:pPr>
    </w:p>
    <w:p w14:paraId="0ED39504" w14:textId="3F05F9A5" w:rsidR="006B5CB6" w:rsidRPr="00A832C7" w:rsidRDefault="00580246" w:rsidP="00C20766">
      <w:pPr>
        <w:pStyle w:val="Naslov2"/>
        <w:ind w:left="357"/>
      </w:pPr>
      <w:bookmarkStart w:id="33" w:name="_Toc336851736"/>
      <w:bookmarkStart w:id="34" w:name="_Toc336851784"/>
      <w:bookmarkStart w:id="35" w:name="_Toc164406429"/>
      <w:r w:rsidRPr="00A832C7">
        <w:t xml:space="preserve">Dostop do </w:t>
      </w:r>
      <w:bookmarkEnd w:id="33"/>
      <w:bookmarkEnd w:id="34"/>
      <w:r w:rsidR="00E8514A" w:rsidRPr="00A832C7">
        <w:t>dokumentacije v zvezi z oddajo javnega naročila</w:t>
      </w:r>
      <w:bookmarkEnd w:id="35"/>
    </w:p>
    <w:p w14:paraId="1350B9B7" w14:textId="77777777" w:rsidR="00F9245B" w:rsidRPr="00F54DF7" w:rsidRDefault="00F9245B" w:rsidP="00F9245B"/>
    <w:p w14:paraId="57E2618C" w14:textId="77777777" w:rsidR="00346538" w:rsidRPr="00737A0A" w:rsidRDefault="00346538" w:rsidP="00346538">
      <w:pPr>
        <w:tabs>
          <w:tab w:val="left" w:pos="426"/>
        </w:tabs>
        <w:spacing w:line="240" w:lineRule="auto"/>
        <w:rPr>
          <w:rFonts w:cs="Arial"/>
          <w:szCs w:val="20"/>
        </w:rPr>
      </w:pPr>
      <w:r w:rsidRPr="00ED75B6">
        <w:rPr>
          <w:rFonts w:cs="Arial"/>
          <w:szCs w:val="20"/>
        </w:rPr>
        <w:t>Dokumentacija je ob</w:t>
      </w:r>
      <w:r w:rsidRPr="00AC7C5C">
        <w:rPr>
          <w:rFonts w:cs="Arial"/>
          <w:szCs w:val="20"/>
        </w:rPr>
        <w:t>javljena v okviru objave tega naročila na portalu javnih naročil.</w:t>
      </w:r>
    </w:p>
    <w:p w14:paraId="5C015C0A" w14:textId="77777777" w:rsidR="006B5CB6" w:rsidRPr="00F54DF7" w:rsidRDefault="006B5CB6" w:rsidP="00F96FBF">
      <w:pPr>
        <w:rPr>
          <w:rFonts w:cs="Arial"/>
          <w:szCs w:val="20"/>
        </w:rPr>
      </w:pPr>
    </w:p>
    <w:p w14:paraId="3B34C9F8" w14:textId="19B68579" w:rsidR="00400A3C" w:rsidRPr="00A832C7" w:rsidRDefault="00AF1D23" w:rsidP="00A832C7">
      <w:pPr>
        <w:pStyle w:val="Naslov2"/>
        <w:ind w:left="357"/>
      </w:pPr>
      <w:bookmarkStart w:id="36" w:name="_Toc336851737"/>
      <w:bookmarkStart w:id="37" w:name="_Toc336851785"/>
      <w:bookmarkStart w:id="38" w:name="_Toc164406430"/>
      <w:r w:rsidRPr="00A832C7">
        <w:lastRenderedPageBreak/>
        <w:t xml:space="preserve">Obvestila in pojasnila v zvezi z </w:t>
      </w:r>
      <w:bookmarkEnd w:id="36"/>
      <w:bookmarkEnd w:id="37"/>
      <w:r w:rsidRPr="00A832C7">
        <w:t>dokumentacijo</w:t>
      </w:r>
      <w:r w:rsidR="002F13DA" w:rsidRPr="00A832C7">
        <w:t xml:space="preserve"> v zvezi z oddajo javnega naročila</w:t>
      </w:r>
      <w:bookmarkEnd w:id="38"/>
    </w:p>
    <w:p w14:paraId="35DF5D7D" w14:textId="77777777" w:rsidR="00F9245B" w:rsidRPr="00F54DF7" w:rsidRDefault="00F9245B" w:rsidP="00F9245B"/>
    <w:p w14:paraId="7561266C" w14:textId="3338F43C" w:rsidR="00215550" w:rsidRPr="00F54DF7" w:rsidRDefault="00215550" w:rsidP="00215550">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215550">
      <w:pPr>
        <w:rPr>
          <w:rFonts w:cs="Arial"/>
          <w:szCs w:val="20"/>
        </w:rPr>
      </w:pPr>
    </w:p>
    <w:p w14:paraId="02438EB0" w14:textId="3E30A6E2" w:rsidR="00215550" w:rsidRPr="00F54DF7" w:rsidRDefault="00215550" w:rsidP="00215550">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w:t>
      </w:r>
      <w:r w:rsidR="00AB64B0">
        <w:rPr>
          <w:rFonts w:cs="Arial"/>
          <w:szCs w:val="20"/>
        </w:rPr>
        <w:t>če</w:t>
      </w:r>
      <w:r w:rsidRPr="00F54DF7">
        <w:rPr>
          <w:rFonts w:cs="Arial"/>
          <w:szCs w:val="20"/>
        </w:rPr>
        <w:t xml:space="preserve"> bo na portalu javnih naročil zastavljeno najkasneje do dneva in ure, kot je to določeno v obvestilu o naročilu, objavljenem na portalu javnih naročil in </w:t>
      </w:r>
      <w:r w:rsidRPr="001C07E6">
        <w:rPr>
          <w:rFonts w:cs="Arial"/>
          <w:szCs w:val="20"/>
        </w:rPr>
        <w:t>v dodatku k Uradnemu listu EU.</w:t>
      </w:r>
    </w:p>
    <w:p w14:paraId="74C5A870" w14:textId="77777777" w:rsidR="00215550" w:rsidRPr="00F54DF7" w:rsidRDefault="00215550" w:rsidP="00215550">
      <w:pPr>
        <w:rPr>
          <w:rFonts w:cs="Arial"/>
          <w:szCs w:val="20"/>
        </w:rPr>
      </w:pPr>
    </w:p>
    <w:p w14:paraId="48F674DA" w14:textId="77777777" w:rsidR="00AB64B0" w:rsidRDefault="00AB64B0" w:rsidP="00F96FBF">
      <w:pPr>
        <w:rPr>
          <w:rFonts w:cs="Arial"/>
          <w:szCs w:val="20"/>
        </w:rPr>
      </w:pPr>
      <w:r w:rsidRPr="00AB64B0">
        <w:rPr>
          <w:rFonts w:cs="Arial"/>
          <w:szCs w:val="20"/>
        </w:rPr>
        <w:t xml:space="preserve">Na zahteve za pojasnila oziroma druga vprašanja v zvezi z naročilom, zastavljena po tem roku, naročnik ne bo odgovarjal. </w:t>
      </w:r>
    </w:p>
    <w:p w14:paraId="07495B20" w14:textId="77777777" w:rsidR="00AB64B0" w:rsidRDefault="00AB64B0" w:rsidP="00F96FBF">
      <w:pPr>
        <w:rPr>
          <w:rFonts w:cs="Arial"/>
          <w:szCs w:val="20"/>
        </w:rPr>
      </w:pPr>
    </w:p>
    <w:p w14:paraId="2FFF5A38" w14:textId="31EDB519" w:rsidR="00A86D38" w:rsidRDefault="00AB64B0" w:rsidP="00F96FBF">
      <w:pPr>
        <w:rPr>
          <w:rFonts w:cs="Arial"/>
          <w:szCs w:val="20"/>
        </w:rPr>
      </w:pPr>
      <w:r w:rsidRPr="00AB64B0">
        <w:rPr>
          <w:rFonts w:cs="Arial"/>
          <w:szCs w:val="20"/>
        </w:rPr>
        <w:t>Prav tako naročnik ne bo odgovarjal na komentarje.</w:t>
      </w:r>
    </w:p>
    <w:p w14:paraId="4F7F8CDF" w14:textId="77777777" w:rsidR="00AB64B0" w:rsidRPr="00F54DF7" w:rsidRDefault="00AB64B0" w:rsidP="00F96FBF">
      <w:pPr>
        <w:rPr>
          <w:rFonts w:cs="Arial"/>
          <w:bCs/>
          <w:szCs w:val="20"/>
        </w:rPr>
      </w:pPr>
    </w:p>
    <w:p w14:paraId="7C007641" w14:textId="192720B1" w:rsidR="00400A3C" w:rsidRPr="00F54DF7" w:rsidRDefault="005E12E5" w:rsidP="00F96FBF">
      <w:pPr>
        <w:pStyle w:val="Naslov1"/>
        <w:spacing w:line="260" w:lineRule="atLeast"/>
        <w:rPr>
          <w:rFonts w:cs="Arial"/>
          <w:sz w:val="20"/>
          <w:szCs w:val="20"/>
        </w:rPr>
      </w:pPr>
      <w:bookmarkStart w:id="39" w:name="_Toc336851738"/>
      <w:bookmarkStart w:id="40" w:name="_Toc336851786"/>
      <w:bookmarkStart w:id="41" w:name="_Toc164406431"/>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39"/>
      <w:bookmarkEnd w:id="40"/>
      <w:r w:rsidR="00750910" w:rsidRPr="00F54DF7">
        <w:rPr>
          <w:rFonts w:cs="Arial"/>
          <w:sz w:val="20"/>
          <w:szCs w:val="20"/>
        </w:rPr>
        <w:t xml:space="preserve"> </w:t>
      </w:r>
      <w:r w:rsidR="008B06C1" w:rsidRPr="00F54DF7">
        <w:rPr>
          <w:rFonts w:cs="Arial"/>
          <w:sz w:val="20"/>
          <w:szCs w:val="20"/>
        </w:rPr>
        <w:t>v zvezi z oddajo javnega naročila</w:t>
      </w:r>
      <w:bookmarkEnd w:id="41"/>
    </w:p>
    <w:p w14:paraId="38C58484" w14:textId="77777777" w:rsidR="008E4247" w:rsidRPr="00F54DF7" w:rsidRDefault="008E4247" w:rsidP="00F96FBF">
      <w:pPr>
        <w:rPr>
          <w:rFonts w:cs="Arial"/>
          <w:szCs w:val="20"/>
        </w:rPr>
      </w:pPr>
    </w:p>
    <w:p w14:paraId="6B45DEA7" w14:textId="0FF5714D" w:rsidR="0016179C" w:rsidRDefault="008B06C1" w:rsidP="0016179C">
      <w:pPr>
        <w:spacing w:line="240" w:lineRule="auto"/>
        <w:rPr>
          <w:rFonts w:cs="Arial"/>
          <w:szCs w:val="20"/>
        </w:rPr>
      </w:pPr>
      <w:bookmarkStart w:id="42" w:name="_Hlk506530347"/>
      <w:r w:rsidRPr="00F54DF7">
        <w:rPr>
          <w:rFonts w:cs="Arial"/>
          <w:szCs w:val="20"/>
        </w:rPr>
        <w:t>D</w:t>
      </w:r>
      <w:r w:rsidR="0016179C" w:rsidRPr="00F54DF7">
        <w:rPr>
          <w:rFonts w:cs="Arial"/>
          <w:szCs w:val="20"/>
        </w:rPr>
        <w:t>okumentacijo</w:t>
      </w:r>
      <w:r w:rsidRPr="00F54DF7">
        <w:rPr>
          <w:rFonts w:cs="Arial"/>
          <w:szCs w:val="20"/>
        </w:rPr>
        <w:t xml:space="preserve"> v zvezi z oddajo javnega naročila</w:t>
      </w:r>
      <w:r w:rsidR="0016179C" w:rsidRPr="00F54DF7">
        <w:rPr>
          <w:rFonts w:cs="Arial"/>
          <w:szCs w:val="20"/>
        </w:rPr>
        <w:t xml:space="preserve"> sestavljajo: </w:t>
      </w:r>
    </w:p>
    <w:p w14:paraId="560858E9" w14:textId="77777777" w:rsidR="003F6607" w:rsidRPr="00F54DF7" w:rsidRDefault="003F6607" w:rsidP="0016179C">
      <w:pPr>
        <w:spacing w:line="240" w:lineRule="auto"/>
        <w:rPr>
          <w:rFonts w:cs="Arial"/>
          <w:szCs w:val="20"/>
        </w:rPr>
      </w:pPr>
    </w:p>
    <w:p w14:paraId="727B9BA2" w14:textId="2DC31D18" w:rsidR="0016179C" w:rsidRPr="00F54DF7" w:rsidRDefault="0016179C" w:rsidP="0016179C">
      <w:pPr>
        <w:numPr>
          <w:ilvl w:val="0"/>
          <w:numId w:val="4"/>
        </w:numPr>
        <w:rPr>
          <w:rFonts w:eastAsia="Times New Roman" w:cs="Arial"/>
          <w:bCs/>
          <w:szCs w:val="20"/>
        </w:rPr>
      </w:pPr>
      <w:r w:rsidRPr="00F54DF7">
        <w:rPr>
          <w:rFonts w:eastAsia="Times New Roman" w:cs="Arial"/>
          <w:bCs/>
          <w:szCs w:val="20"/>
        </w:rPr>
        <w:t>Navodila gospodarskim subjektom za pripravo ponudbe</w:t>
      </w:r>
      <w:r w:rsidR="00567210">
        <w:rPr>
          <w:rFonts w:eastAsia="Times New Roman" w:cs="Arial"/>
          <w:bCs/>
          <w:szCs w:val="20"/>
        </w:rPr>
        <w:t>;</w:t>
      </w:r>
    </w:p>
    <w:p w14:paraId="0B0E9682" w14:textId="26C012FC" w:rsidR="0016179C" w:rsidRPr="00F54DF7" w:rsidRDefault="00BF5035" w:rsidP="0016179C">
      <w:pPr>
        <w:numPr>
          <w:ilvl w:val="0"/>
          <w:numId w:val="4"/>
        </w:numPr>
        <w:jc w:val="left"/>
        <w:rPr>
          <w:rFonts w:eastAsia="Times New Roman" w:cs="Arial"/>
          <w:bCs/>
          <w:szCs w:val="20"/>
        </w:rPr>
      </w:pPr>
      <w:r w:rsidRPr="00F54DF7">
        <w:rPr>
          <w:rFonts w:eastAsia="Times New Roman" w:cs="Arial"/>
          <w:bCs/>
          <w:szCs w:val="20"/>
        </w:rPr>
        <w:t>Tehnične specifikacije</w:t>
      </w:r>
      <w:r w:rsidR="00A209F5">
        <w:rPr>
          <w:rFonts w:eastAsia="Times New Roman" w:cs="Arial"/>
          <w:bCs/>
          <w:szCs w:val="20"/>
        </w:rPr>
        <w:t xml:space="preserve"> s prilogami</w:t>
      </w:r>
      <w:r w:rsidR="00567210">
        <w:rPr>
          <w:rFonts w:eastAsia="Times New Roman" w:cs="Arial"/>
          <w:bCs/>
          <w:szCs w:val="20"/>
        </w:rPr>
        <w:t>;</w:t>
      </w:r>
    </w:p>
    <w:p w14:paraId="01061F4F" w14:textId="7150AC12" w:rsidR="00CE2812" w:rsidRPr="00F54DF7" w:rsidRDefault="0001781B" w:rsidP="0016179C">
      <w:pPr>
        <w:numPr>
          <w:ilvl w:val="0"/>
          <w:numId w:val="4"/>
        </w:numPr>
        <w:jc w:val="left"/>
        <w:rPr>
          <w:rFonts w:eastAsia="Times New Roman" w:cs="Arial"/>
          <w:bCs/>
          <w:szCs w:val="20"/>
        </w:rPr>
      </w:pPr>
      <w:r w:rsidRPr="00F54DF7">
        <w:rPr>
          <w:rFonts w:eastAsia="Times New Roman" w:cs="Arial"/>
          <w:bCs/>
          <w:szCs w:val="20"/>
        </w:rPr>
        <w:t>Obrazec »</w:t>
      </w:r>
      <w:r w:rsidR="00231B37" w:rsidRPr="00231B37">
        <w:rPr>
          <w:rFonts w:eastAsia="Times New Roman" w:cs="Arial"/>
          <w:bCs/>
          <w:szCs w:val="20"/>
        </w:rPr>
        <w:t>Povzetek predračuna (rekapitulacija</w:t>
      </w:r>
      <w:r w:rsidR="00231B37">
        <w:rPr>
          <w:rFonts w:eastAsia="Times New Roman" w:cs="Arial"/>
          <w:bCs/>
          <w:szCs w:val="20"/>
        </w:rPr>
        <w:t>)</w:t>
      </w:r>
      <w:r w:rsidRPr="00F54DF7">
        <w:rPr>
          <w:rFonts w:eastAsia="Times New Roman" w:cs="Arial"/>
          <w:bCs/>
          <w:szCs w:val="20"/>
        </w:rPr>
        <w:t>«</w:t>
      </w:r>
      <w:r w:rsidR="00567210">
        <w:rPr>
          <w:rFonts w:eastAsia="Times New Roman" w:cs="Arial"/>
          <w:bCs/>
          <w:szCs w:val="20"/>
        </w:rPr>
        <w:t>;</w:t>
      </w:r>
    </w:p>
    <w:p w14:paraId="2D6A8D2B" w14:textId="4C4FBD72" w:rsidR="002248C2" w:rsidRPr="00F54DF7" w:rsidRDefault="0001781B" w:rsidP="002248C2">
      <w:pPr>
        <w:numPr>
          <w:ilvl w:val="0"/>
          <w:numId w:val="4"/>
        </w:numPr>
        <w:jc w:val="left"/>
        <w:rPr>
          <w:rFonts w:eastAsia="Times New Roman" w:cs="Arial"/>
          <w:bCs/>
          <w:szCs w:val="20"/>
        </w:rPr>
      </w:pPr>
      <w:r w:rsidRPr="00F54DF7">
        <w:rPr>
          <w:rFonts w:eastAsia="Times New Roman" w:cs="Arial"/>
          <w:bCs/>
          <w:szCs w:val="20"/>
        </w:rPr>
        <w:t>Obrazec »</w:t>
      </w:r>
      <w:r w:rsidR="002248C2" w:rsidRPr="00F54DF7">
        <w:rPr>
          <w:rFonts w:eastAsia="Times New Roman" w:cs="Arial"/>
          <w:bCs/>
          <w:szCs w:val="20"/>
        </w:rPr>
        <w:t>Predračun</w:t>
      </w:r>
      <w:r w:rsidRPr="00F54DF7">
        <w:rPr>
          <w:rFonts w:eastAsia="Times New Roman" w:cs="Arial"/>
          <w:bCs/>
          <w:szCs w:val="20"/>
        </w:rPr>
        <w:t>«</w:t>
      </w:r>
      <w:r w:rsidR="00567210">
        <w:rPr>
          <w:rFonts w:eastAsia="Times New Roman" w:cs="Arial"/>
          <w:bCs/>
          <w:szCs w:val="20"/>
        </w:rPr>
        <w:t>;</w:t>
      </w:r>
    </w:p>
    <w:p w14:paraId="0749E777" w14:textId="31FC6E24" w:rsidR="002248C2" w:rsidRPr="00F54DF7" w:rsidRDefault="002248C2" w:rsidP="002248C2">
      <w:pPr>
        <w:numPr>
          <w:ilvl w:val="0"/>
          <w:numId w:val="4"/>
        </w:numPr>
        <w:rPr>
          <w:rFonts w:cs="Arial"/>
          <w:szCs w:val="20"/>
        </w:rPr>
      </w:pPr>
      <w:r w:rsidRPr="00F54DF7">
        <w:rPr>
          <w:rFonts w:cs="Arial"/>
          <w:szCs w:val="20"/>
        </w:rPr>
        <w:t xml:space="preserve">Obrazec »ESPD« v elektronski obliki (datoteka </w:t>
      </w:r>
      <w:r w:rsidR="003A49F2" w:rsidRPr="00F54DF7">
        <w:rPr>
          <w:rFonts w:cs="Arial"/>
          <w:szCs w:val="20"/>
        </w:rPr>
        <w:t>*.xml</w:t>
      </w:r>
      <w:r w:rsidRPr="00F54DF7">
        <w:rPr>
          <w:rFonts w:cs="Arial"/>
          <w:szCs w:val="20"/>
        </w:rPr>
        <w:t>) - za vse gospodarske subjekte</w:t>
      </w:r>
      <w:r w:rsidR="00567210">
        <w:rPr>
          <w:rFonts w:cs="Arial"/>
          <w:szCs w:val="20"/>
        </w:rPr>
        <w:t>;</w:t>
      </w:r>
    </w:p>
    <w:p w14:paraId="4A4B64FB" w14:textId="640337E0" w:rsidR="0016179C" w:rsidRPr="003612C8" w:rsidRDefault="0016179C" w:rsidP="0016179C">
      <w:pPr>
        <w:numPr>
          <w:ilvl w:val="0"/>
          <w:numId w:val="4"/>
        </w:numPr>
        <w:jc w:val="left"/>
        <w:rPr>
          <w:rFonts w:eastAsia="Times New Roman" w:cs="Arial"/>
          <w:bCs/>
          <w:szCs w:val="20"/>
        </w:rPr>
      </w:pPr>
      <w:r w:rsidRPr="003612C8">
        <w:rPr>
          <w:rFonts w:eastAsia="Times New Roman" w:cs="Arial"/>
          <w:bCs/>
          <w:szCs w:val="20"/>
        </w:rPr>
        <w:t>Obrazec »Zavarovanje za dobro izvedbo pogodbenih obveznosti«</w:t>
      </w:r>
      <w:r w:rsidR="004C547D" w:rsidRPr="003612C8">
        <w:rPr>
          <w:rFonts w:eastAsia="Times New Roman" w:cs="Arial"/>
          <w:bCs/>
          <w:szCs w:val="20"/>
        </w:rPr>
        <w:t>;</w:t>
      </w:r>
    </w:p>
    <w:p w14:paraId="1C3CADBE" w14:textId="77777777" w:rsidR="0090356B" w:rsidRPr="0090356B" w:rsidRDefault="0016179C" w:rsidP="0090356B">
      <w:pPr>
        <w:pStyle w:val="Odstavekseznama"/>
        <w:numPr>
          <w:ilvl w:val="0"/>
          <w:numId w:val="4"/>
        </w:numPr>
        <w:rPr>
          <w:rFonts w:eastAsia="Times New Roman" w:cs="Arial"/>
          <w:bCs/>
          <w:szCs w:val="20"/>
        </w:rPr>
      </w:pPr>
      <w:r w:rsidRPr="0090356B">
        <w:rPr>
          <w:rFonts w:eastAsia="Times New Roman" w:cs="Arial"/>
          <w:bCs/>
          <w:szCs w:val="20"/>
        </w:rPr>
        <w:t xml:space="preserve">Vzorec </w:t>
      </w:r>
      <w:r w:rsidR="0090356B" w:rsidRPr="0090356B">
        <w:rPr>
          <w:rFonts w:eastAsia="Times New Roman" w:cs="Arial"/>
          <w:bCs/>
          <w:szCs w:val="20"/>
        </w:rPr>
        <w:t>krovne pogodbe s prilogami;</w:t>
      </w:r>
    </w:p>
    <w:p w14:paraId="496DCE8B" w14:textId="43A77D54" w:rsidR="0016179C" w:rsidRPr="003612C8" w:rsidRDefault="0090356B" w:rsidP="0016179C">
      <w:pPr>
        <w:numPr>
          <w:ilvl w:val="0"/>
          <w:numId w:val="4"/>
        </w:numPr>
        <w:jc w:val="left"/>
        <w:rPr>
          <w:rFonts w:eastAsia="Times New Roman" w:cs="Arial"/>
          <w:bCs/>
          <w:szCs w:val="20"/>
        </w:rPr>
      </w:pPr>
      <w:r>
        <w:rPr>
          <w:rFonts w:eastAsia="Times New Roman" w:cs="Arial"/>
          <w:bCs/>
          <w:szCs w:val="20"/>
        </w:rPr>
        <w:t xml:space="preserve">Vzorec neposredne </w:t>
      </w:r>
      <w:r w:rsidR="0016179C" w:rsidRPr="003612C8">
        <w:rPr>
          <w:rFonts w:eastAsia="Times New Roman" w:cs="Arial"/>
          <w:bCs/>
          <w:szCs w:val="20"/>
        </w:rPr>
        <w:t>pogodbe</w:t>
      </w:r>
      <w:r w:rsidR="004C547D" w:rsidRPr="003612C8">
        <w:rPr>
          <w:rFonts w:eastAsia="Times New Roman" w:cs="Arial"/>
          <w:bCs/>
          <w:szCs w:val="20"/>
        </w:rPr>
        <w:t>;</w:t>
      </w:r>
    </w:p>
    <w:p w14:paraId="73340421" w14:textId="7DC5A114" w:rsidR="00596F2F" w:rsidRPr="001D3E8C" w:rsidRDefault="001D3E8C" w:rsidP="001D3E8C">
      <w:pPr>
        <w:numPr>
          <w:ilvl w:val="0"/>
          <w:numId w:val="4"/>
        </w:numPr>
        <w:rPr>
          <w:rFonts w:eastAsia="Times New Roman" w:cs="Arial"/>
          <w:bCs/>
          <w:szCs w:val="20"/>
        </w:rPr>
      </w:pPr>
      <w:r w:rsidRPr="001D3E8C">
        <w:rPr>
          <w:rFonts w:eastAsia="Times New Roman" w:cs="Arial"/>
          <w:bCs/>
          <w:szCs w:val="20"/>
        </w:rPr>
        <w:t xml:space="preserve">Navodila za uporabo informacijskega sistema e-JN: PONUDNIKI, objavljena na spletnem naslovu </w:t>
      </w:r>
      <w:hyperlink r:id="rId12" w:history="1">
        <w:r w:rsidRPr="001C4C28">
          <w:rPr>
            <w:rStyle w:val="Hiperpovezava"/>
            <w:rFonts w:eastAsia="Times New Roman" w:cs="Arial"/>
            <w:bCs/>
            <w:szCs w:val="20"/>
          </w:rPr>
          <w:t>https://ejn.gov.si</w:t>
        </w:r>
      </w:hyperlink>
      <w:r>
        <w:rPr>
          <w:rFonts w:eastAsia="Times New Roman" w:cs="Arial"/>
          <w:bCs/>
          <w:szCs w:val="20"/>
        </w:rPr>
        <w:t xml:space="preserve">. </w:t>
      </w:r>
    </w:p>
    <w:p w14:paraId="06C1973C" w14:textId="77777777" w:rsidR="00094893" w:rsidRPr="00F54DF7" w:rsidRDefault="00094893" w:rsidP="00F96FBF">
      <w:pPr>
        <w:rPr>
          <w:rFonts w:eastAsia="Times New Roman" w:cs="Arial"/>
          <w:bCs/>
          <w:szCs w:val="20"/>
        </w:rPr>
      </w:pPr>
    </w:p>
    <w:p w14:paraId="3C2746BD" w14:textId="4C7325D8" w:rsidR="002B330E" w:rsidRPr="00F54DF7" w:rsidRDefault="002B330E" w:rsidP="00F96FBF">
      <w:pPr>
        <w:pStyle w:val="Naslov1"/>
        <w:spacing w:line="260" w:lineRule="atLeast"/>
        <w:rPr>
          <w:rFonts w:cs="Arial"/>
          <w:sz w:val="20"/>
          <w:szCs w:val="20"/>
        </w:rPr>
      </w:pPr>
      <w:bookmarkStart w:id="43" w:name="_Toc164406432"/>
      <w:bookmarkEnd w:id="42"/>
      <w:r w:rsidRPr="00F54DF7">
        <w:rPr>
          <w:rFonts w:cs="Arial"/>
          <w:sz w:val="20"/>
          <w:szCs w:val="20"/>
        </w:rPr>
        <w:t>UGOTAVLJANJE SPOSOBNOSTI</w:t>
      </w:r>
      <w:bookmarkEnd w:id="43"/>
    </w:p>
    <w:p w14:paraId="49D19E3F" w14:textId="77777777" w:rsidR="008E4247" w:rsidRPr="00F54DF7" w:rsidRDefault="008E4247" w:rsidP="00F96FBF">
      <w:pPr>
        <w:rPr>
          <w:rFonts w:cs="Arial"/>
          <w:szCs w:val="20"/>
        </w:rPr>
      </w:pPr>
    </w:p>
    <w:p w14:paraId="09B0ABB6" w14:textId="25B15E3E" w:rsidR="008E4247" w:rsidRPr="00A832C7" w:rsidRDefault="00CC66A4" w:rsidP="00A832C7">
      <w:pPr>
        <w:pStyle w:val="Naslov2"/>
        <w:ind w:left="357"/>
      </w:pPr>
      <w:bookmarkStart w:id="44" w:name="_Toc164406433"/>
      <w:r w:rsidRPr="00A832C7">
        <w:t>Ugotavljanje sposobnosti za sodelovanje v postopku oddaje javnega naročila in dokazila</w:t>
      </w:r>
      <w:bookmarkEnd w:id="44"/>
      <w:r w:rsidRPr="00A832C7">
        <w:t xml:space="preserve"> </w:t>
      </w:r>
    </w:p>
    <w:p w14:paraId="430A2EDF" w14:textId="77777777" w:rsidR="00F9245B" w:rsidRPr="00F54DF7" w:rsidRDefault="00F9245B" w:rsidP="00F9245B"/>
    <w:p w14:paraId="4C87749B" w14:textId="77777777" w:rsidR="001973F3" w:rsidRPr="001973F3" w:rsidRDefault="001973F3" w:rsidP="001973F3">
      <w:pPr>
        <w:tabs>
          <w:tab w:val="left" w:pos="737"/>
        </w:tabs>
        <w:spacing w:line="240" w:lineRule="auto"/>
        <w:rPr>
          <w:rFonts w:eastAsia="Times New Roman" w:cs="Arial"/>
          <w:szCs w:val="20"/>
        </w:rPr>
      </w:pPr>
      <w:bookmarkStart w:id="45" w:name="_Toc357067280"/>
      <w:bookmarkStart w:id="46" w:name="_Toc357423797"/>
      <w:bookmarkStart w:id="47" w:name="_Toc403127313"/>
      <w:bookmarkStart w:id="48" w:name="_Toc410114612"/>
      <w:r w:rsidRPr="001973F3">
        <w:rPr>
          <w:rFonts w:eastAsia="Times New Roman" w:cs="Arial"/>
          <w:szCs w:val="20"/>
        </w:rPr>
        <w:t>Ponudnik mora izpolnjevati vse v tej točki navedene pogoje in zahteve.</w:t>
      </w:r>
    </w:p>
    <w:p w14:paraId="03914411" w14:textId="77777777" w:rsidR="001973F3" w:rsidRPr="001973F3" w:rsidRDefault="001973F3" w:rsidP="001973F3">
      <w:pPr>
        <w:tabs>
          <w:tab w:val="left" w:pos="737"/>
        </w:tabs>
        <w:spacing w:line="240" w:lineRule="auto"/>
        <w:rPr>
          <w:rFonts w:eastAsia="Times New Roman" w:cs="Arial"/>
          <w:szCs w:val="20"/>
        </w:rPr>
      </w:pPr>
    </w:p>
    <w:p w14:paraId="76ECE6E9" w14:textId="5DCD79E8" w:rsidR="001973F3" w:rsidRPr="001973F3" w:rsidRDefault="001973F3" w:rsidP="001973F3">
      <w:pPr>
        <w:tabs>
          <w:tab w:val="left" w:pos="737"/>
        </w:tabs>
        <w:spacing w:line="240" w:lineRule="auto"/>
        <w:rPr>
          <w:rFonts w:eastAsia="Times New Roman" w:cs="Arial"/>
          <w:szCs w:val="20"/>
        </w:rPr>
      </w:pPr>
      <w:r w:rsidRPr="001973F3">
        <w:rPr>
          <w:rFonts w:eastAsia="Times New Roman" w:cs="Arial"/>
          <w:szCs w:val="20"/>
        </w:rPr>
        <w:t>Ob predložitvi ponudbe bo naročnik namesto potrdil, ki jih izdajajo javni organi ali tretje osebe, kot predhodni dokaz gospodarskega subjekta v zvezi s točk</w:t>
      </w:r>
      <w:r>
        <w:rPr>
          <w:rFonts w:eastAsia="Times New Roman" w:cs="Arial"/>
          <w:szCs w:val="20"/>
        </w:rPr>
        <w:t>o</w:t>
      </w:r>
      <w:r w:rsidRPr="001973F3">
        <w:rPr>
          <w:rFonts w:eastAsia="Times New Roman" w:cs="Arial"/>
          <w:szCs w:val="20"/>
        </w:rPr>
        <w:t xml:space="preserve"> 9.1.1 teh navodil, sprejel obrazec ESPD in ostale izjave, ki so zahtevane pri posamezni točki. </w:t>
      </w:r>
    </w:p>
    <w:p w14:paraId="79637552" w14:textId="77777777" w:rsidR="001973F3" w:rsidRPr="001973F3" w:rsidRDefault="001973F3" w:rsidP="001973F3">
      <w:pPr>
        <w:tabs>
          <w:tab w:val="left" w:pos="737"/>
        </w:tabs>
        <w:spacing w:line="240" w:lineRule="auto"/>
        <w:rPr>
          <w:rFonts w:eastAsia="Times New Roman" w:cs="Arial"/>
          <w:szCs w:val="20"/>
        </w:rPr>
      </w:pPr>
    </w:p>
    <w:p w14:paraId="7798D494" w14:textId="77777777" w:rsidR="001973F3" w:rsidRPr="001973F3" w:rsidRDefault="001973F3" w:rsidP="001973F3">
      <w:pPr>
        <w:tabs>
          <w:tab w:val="left" w:pos="737"/>
        </w:tabs>
        <w:spacing w:line="240" w:lineRule="auto"/>
        <w:rPr>
          <w:rFonts w:eastAsia="Times New Roman" w:cs="Arial"/>
          <w:szCs w:val="20"/>
        </w:rPr>
      </w:pPr>
      <w:r w:rsidRPr="001973F3">
        <w:rPr>
          <w:rFonts w:eastAsia="Times New Roman"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D203378" w14:textId="77777777" w:rsidR="001973F3" w:rsidRPr="001973F3" w:rsidRDefault="001973F3" w:rsidP="001973F3">
      <w:pPr>
        <w:tabs>
          <w:tab w:val="left" w:pos="737"/>
        </w:tabs>
        <w:spacing w:line="240" w:lineRule="auto"/>
        <w:rPr>
          <w:rFonts w:eastAsia="Times New Roman" w:cs="Arial"/>
          <w:szCs w:val="20"/>
        </w:rPr>
      </w:pPr>
    </w:p>
    <w:p w14:paraId="17634642" w14:textId="77777777" w:rsidR="001973F3" w:rsidRPr="001973F3" w:rsidRDefault="001973F3" w:rsidP="001973F3">
      <w:pPr>
        <w:tabs>
          <w:tab w:val="left" w:pos="737"/>
        </w:tabs>
        <w:spacing w:line="240" w:lineRule="auto"/>
        <w:rPr>
          <w:rFonts w:eastAsia="Times New Roman" w:cs="Arial"/>
          <w:szCs w:val="20"/>
        </w:rPr>
      </w:pPr>
      <w:r w:rsidRPr="001973F3">
        <w:rPr>
          <w:rFonts w:eastAsia="Times New Roman"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68B0647" w14:textId="77777777" w:rsidR="001973F3" w:rsidRPr="001973F3" w:rsidRDefault="001973F3" w:rsidP="001973F3">
      <w:pPr>
        <w:tabs>
          <w:tab w:val="left" w:pos="737"/>
        </w:tabs>
        <w:spacing w:line="240" w:lineRule="auto"/>
        <w:rPr>
          <w:rFonts w:eastAsia="Times New Roman" w:cs="Arial"/>
          <w:szCs w:val="20"/>
        </w:rPr>
      </w:pPr>
    </w:p>
    <w:p w14:paraId="2E7CA364" w14:textId="77777777" w:rsidR="001973F3" w:rsidRPr="001973F3" w:rsidRDefault="001973F3" w:rsidP="001973F3">
      <w:pPr>
        <w:tabs>
          <w:tab w:val="left" w:pos="737"/>
        </w:tabs>
        <w:spacing w:line="240" w:lineRule="auto"/>
        <w:rPr>
          <w:rFonts w:eastAsia="Times New Roman" w:cs="Arial"/>
          <w:szCs w:val="20"/>
        </w:rPr>
      </w:pPr>
      <w:r w:rsidRPr="001973F3">
        <w:rPr>
          <w:rFonts w:eastAsia="Times New Roman" w:cs="Arial"/>
          <w:szCs w:val="20"/>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w:t>
      </w:r>
      <w:r w:rsidRPr="001973F3">
        <w:rPr>
          <w:rFonts w:eastAsia="Times New Roman" w:cs="Arial"/>
          <w:szCs w:val="20"/>
        </w:rPr>
        <w:lastRenderedPageBreak/>
        <w:t>sodnim ali upravnim organom, notarjem ali pred pristojno poklicno ali trgovinsko organizacijo v matični državi te osebe ali v državi, v kateri ima ponudnik sedež.</w:t>
      </w:r>
    </w:p>
    <w:p w14:paraId="7E9505BF" w14:textId="77777777" w:rsidR="001973F3" w:rsidRPr="001973F3" w:rsidRDefault="001973F3" w:rsidP="001973F3">
      <w:pPr>
        <w:tabs>
          <w:tab w:val="left" w:pos="737"/>
        </w:tabs>
        <w:spacing w:line="240" w:lineRule="auto"/>
        <w:rPr>
          <w:rFonts w:eastAsia="Times New Roman" w:cs="Arial"/>
          <w:szCs w:val="20"/>
        </w:rPr>
      </w:pPr>
    </w:p>
    <w:p w14:paraId="360A6919" w14:textId="5B6D8B9B" w:rsidR="001973F3" w:rsidRPr="001973F3" w:rsidRDefault="001973F3" w:rsidP="001973F3">
      <w:pPr>
        <w:tabs>
          <w:tab w:val="left" w:pos="737"/>
        </w:tabs>
        <w:spacing w:line="240" w:lineRule="auto"/>
        <w:rPr>
          <w:rFonts w:eastAsia="Times New Roman" w:cs="Arial"/>
          <w:szCs w:val="20"/>
        </w:rPr>
      </w:pPr>
      <w:r w:rsidRPr="001973F3">
        <w:rPr>
          <w:rFonts w:eastAsia="Times New Roman" w:cs="Arial"/>
          <w:szCs w:val="20"/>
        </w:rPr>
        <w:t>Za skupne ponudbe je potrebno upoštevati še točko 11.</w:t>
      </w:r>
      <w:r>
        <w:rPr>
          <w:rFonts w:eastAsia="Times New Roman" w:cs="Arial"/>
          <w:szCs w:val="20"/>
        </w:rPr>
        <w:t>4</w:t>
      </w:r>
      <w:r w:rsidRPr="001973F3">
        <w:rPr>
          <w:rFonts w:eastAsia="Times New Roman" w:cs="Arial"/>
          <w:szCs w:val="20"/>
        </w:rPr>
        <w:t>.1 (Skupna ponudba) teh navodil.</w:t>
      </w:r>
    </w:p>
    <w:bookmarkEnd w:id="45"/>
    <w:bookmarkEnd w:id="46"/>
    <w:bookmarkEnd w:id="47"/>
    <w:bookmarkEnd w:id="48"/>
    <w:p w14:paraId="0D811988" w14:textId="77777777" w:rsidR="00FE2563" w:rsidRPr="00F54DF7" w:rsidRDefault="00FE2563" w:rsidP="00FE2563">
      <w:pPr>
        <w:rPr>
          <w:rFonts w:eastAsia="Times New Roman" w:cs="Arial"/>
          <w:szCs w:val="20"/>
          <w:lang w:eastAsia="sl-SI"/>
        </w:rPr>
      </w:pPr>
    </w:p>
    <w:p w14:paraId="37FF2697" w14:textId="4DB17805" w:rsidR="007576A0" w:rsidRPr="00F54DF7" w:rsidRDefault="007576A0" w:rsidP="00C20766">
      <w:pPr>
        <w:pStyle w:val="Naslov3"/>
      </w:pPr>
      <w:bookmarkStart w:id="49" w:name="_Toc530406910"/>
      <w:bookmarkStart w:id="50" w:name="_Toc164406434"/>
      <w:r w:rsidRPr="00F54DF7">
        <w:t>Razlogi za izključitev</w:t>
      </w:r>
      <w:bookmarkEnd w:id="49"/>
      <w:bookmarkEnd w:id="50"/>
    </w:p>
    <w:p w14:paraId="1FA44BAB" w14:textId="77777777" w:rsidR="00F9245B" w:rsidRPr="00F54DF7" w:rsidRDefault="00F9245B" w:rsidP="00C20766"/>
    <w:p w14:paraId="33706A48" w14:textId="77777777" w:rsidR="00597A02" w:rsidRPr="00597A02" w:rsidRDefault="00597A02" w:rsidP="00597A02">
      <w:pPr>
        <w:suppressAutoHyphens/>
        <w:spacing w:line="240" w:lineRule="auto"/>
        <w:rPr>
          <w:rFonts w:cs="Arial"/>
          <w:lang w:eastAsia="zh-CN"/>
        </w:rPr>
      </w:pPr>
      <w:r w:rsidRPr="00597A02">
        <w:rPr>
          <w:rFonts w:cs="Arial"/>
          <w:lang w:eastAsia="zh-CN"/>
        </w:rPr>
        <w:t>Naročnik bo izključil gospodarski subjekt v primeru obstoja kateregakoli od v tej točki navedenih primerov, in sicer:</w:t>
      </w:r>
    </w:p>
    <w:p w14:paraId="0BC39C9E" w14:textId="77777777" w:rsidR="00597A02" w:rsidRDefault="00597A02" w:rsidP="00597A02">
      <w:pPr>
        <w:tabs>
          <w:tab w:val="num" w:pos="510"/>
        </w:tabs>
        <w:suppressAutoHyphens/>
        <w:spacing w:line="240" w:lineRule="auto"/>
        <w:rPr>
          <w:rFonts w:cs="Arial"/>
          <w:lang w:eastAsia="zh-CN"/>
        </w:rPr>
      </w:pPr>
    </w:p>
    <w:p w14:paraId="68DA4356" w14:textId="5741A0D3" w:rsidR="00597A02" w:rsidRPr="00597A02" w:rsidRDefault="00597A02" w:rsidP="00597A02">
      <w:pPr>
        <w:pStyle w:val="Odstavekseznama"/>
        <w:numPr>
          <w:ilvl w:val="0"/>
          <w:numId w:val="30"/>
        </w:numPr>
        <w:tabs>
          <w:tab w:val="num" w:pos="510"/>
        </w:tabs>
        <w:suppressAutoHyphens/>
        <w:spacing w:line="240" w:lineRule="auto"/>
        <w:rPr>
          <w:rFonts w:cs="Arial"/>
          <w:lang w:eastAsia="zh-CN"/>
        </w:rPr>
      </w:pPr>
      <w:r w:rsidRPr="00597A02">
        <w:rPr>
          <w:rFonts w:cs="Arial"/>
          <w:lang w:eastAsia="zh-CN"/>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185636B3" w14:textId="77777777" w:rsidR="00597A02" w:rsidRPr="00597A02" w:rsidRDefault="00597A02" w:rsidP="00597A02">
      <w:pPr>
        <w:suppressAutoHyphens/>
        <w:spacing w:line="240" w:lineRule="auto"/>
        <w:rPr>
          <w:rFonts w:cs="Arial"/>
          <w:lang w:eastAsia="zh-CN"/>
        </w:rPr>
      </w:pPr>
    </w:p>
    <w:p w14:paraId="3E7D3F8D" w14:textId="77777777" w:rsidR="00597A02" w:rsidRPr="00597A02" w:rsidRDefault="00597A02" w:rsidP="00597A02">
      <w:pPr>
        <w:suppressAutoHyphens/>
        <w:spacing w:line="240" w:lineRule="auto"/>
        <w:ind w:left="708"/>
        <w:rPr>
          <w:rFonts w:cs="Arial"/>
          <w:bCs/>
          <w:lang w:eastAsia="zh-CN"/>
        </w:rPr>
      </w:pPr>
      <w:r w:rsidRPr="00597A02">
        <w:rPr>
          <w:rFonts w:cs="Arial"/>
          <w:b/>
          <w:lang w:eastAsia="zh-CN"/>
        </w:rPr>
        <w:t>DOKAZILO:</w:t>
      </w:r>
      <w:r w:rsidRPr="00597A02">
        <w:rPr>
          <w:rFonts w:cs="Arial"/>
          <w:bCs/>
          <w:lang w:eastAsia="zh-CN"/>
        </w:rPr>
        <w:t xml:space="preserve"> </w:t>
      </w:r>
    </w:p>
    <w:p w14:paraId="65FBEBD9" w14:textId="77777777" w:rsidR="00597A02" w:rsidRPr="00597A02" w:rsidRDefault="00597A02" w:rsidP="00597A02">
      <w:pPr>
        <w:suppressAutoHyphens/>
        <w:spacing w:line="240" w:lineRule="auto"/>
        <w:ind w:left="708"/>
        <w:rPr>
          <w:rFonts w:cs="Arial"/>
          <w:bCs/>
          <w:lang w:eastAsia="zh-CN"/>
        </w:rPr>
      </w:pPr>
      <w:r w:rsidRPr="00597A02">
        <w:rPr>
          <w:rFonts w:cs="Arial"/>
          <w:b/>
          <w:lang w:eastAsia="zh-CN"/>
        </w:rPr>
        <w:t>Izpolnjen obrazec ESPD</w:t>
      </w:r>
      <w:r w:rsidRPr="00597A02">
        <w:rPr>
          <w:rFonts w:cs="Arial"/>
          <w:bCs/>
          <w:lang w:eastAsia="zh-CN"/>
        </w:rPr>
        <w:t xml:space="preserve"> v delu III: Razlogi za izključitev, A: Razlogi, povezani s kazenskimi obsodbami, za vse gospodarske subjekte v ponudbi. </w:t>
      </w:r>
      <w:r w:rsidRPr="00597A02">
        <w:rPr>
          <w:rFonts w:cs="Arial"/>
          <w:lang w:eastAsia="zh-CN"/>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C93C5B1" w14:textId="77777777" w:rsidR="00597A02" w:rsidRPr="00597A02" w:rsidRDefault="00597A02" w:rsidP="00597A02">
      <w:pPr>
        <w:suppressAutoHyphens/>
        <w:spacing w:line="240" w:lineRule="auto"/>
        <w:ind w:left="708"/>
        <w:rPr>
          <w:rFonts w:cs="Arial"/>
          <w:bCs/>
          <w:lang w:eastAsia="zh-CN"/>
        </w:rPr>
      </w:pPr>
      <w:r w:rsidRPr="00597A02">
        <w:rPr>
          <w:rFonts w:cs="Arial"/>
          <w:lang w:eastAsia="zh-CN"/>
        </w:rPr>
        <w:t>in</w:t>
      </w:r>
    </w:p>
    <w:p w14:paraId="1C13D352" w14:textId="77777777" w:rsidR="00597A02" w:rsidRPr="00597A02" w:rsidRDefault="00597A02" w:rsidP="00597A02">
      <w:pPr>
        <w:suppressAutoHyphens/>
        <w:spacing w:line="240" w:lineRule="auto"/>
        <w:ind w:left="708"/>
        <w:rPr>
          <w:rFonts w:cs="Arial"/>
          <w:lang w:eastAsia="zh-CN"/>
        </w:rPr>
      </w:pPr>
      <w:r w:rsidRPr="00597A02">
        <w:rPr>
          <w:rFonts w:cs="Arial"/>
          <w:b/>
          <w:lang w:eastAsia="zh-CN"/>
        </w:rPr>
        <w:t xml:space="preserve">Izpolnjen obrazec ESPD </w:t>
      </w:r>
      <w:r w:rsidRPr="00597A02">
        <w:rPr>
          <w:rFonts w:cs="Arial"/>
          <w:lang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F9EB739" w14:textId="77777777" w:rsidR="00597A02" w:rsidRPr="00597A02" w:rsidRDefault="00597A02" w:rsidP="00597A02">
      <w:pPr>
        <w:suppressAutoHyphens/>
        <w:spacing w:line="240" w:lineRule="auto"/>
        <w:ind w:left="708"/>
        <w:rPr>
          <w:rFonts w:cs="Arial"/>
          <w:bCs/>
          <w:lang w:eastAsia="zh-CN"/>
        </w:rPr>
      </w:pPr>
      <w:r w:rsidRPr="00597A02">
        <w:rPr>
          <w:rFonts w:cs="Arial"/>
          <w:bCs/>
          <w:lang w:eastAsia="zh-CN"/>
        </w:rPr>
        <w:t>in</w:t>
      </w:r>
    </w:p>
    <w:p w14:paraId="46E7D5A8" w14:textId="77777777" w:rsidR="00597A02" w:rsidRPr="00597A02" w:rsidRDefault="00597A02" w:rsidP="00597A02">
      <w:pPr>
        <w:suppressAutoHyphens/>
        <w:spacing w:line="240" w:lineRule="auto"/>
        <w:ind w:left="708"/>
        <w:rPr>
          <w:rFonts w:cs="Arial"/>
          <w:lang w:eastAsia="zh-CN"/>
        </w:rPr>
      </w:pPr>
      <w:r w:rsidRPr="00597A02">
        <w:rPr>
          <w:rFonts w:cs="Arial"/>
          <w:b/>
          <w:lang w:eastAsia="zh-CN"/>
        </w:rPr>
        <w:t>izpolnjen</w:t>
      </w:r>
      <w:r w:rsidRPr="00597A02">
        <w:rPr>
          <w:rFonts w:cs="Arial"/>
          <w:b/>
          <w:bCs/>
          <w:lang w:eastAsia="zh-CN"/>
        </w:rPr>
        <w:t xml:space="preserve"> obrazec ESPD:</w:t>
      </w:r>
      <w:r w:rsidRPr="00597A02">
        <w:rPr>
          <w:rFonts w:cs="Arial"/>
          <w:lang w:eastAsia="zh-CN"/>
        </w:rPr>
        <w:t xml:space="preserve"> (»Del II: Informacije v povezavi z gospodarskim subjektom, B: Informacije o predstavnikih gospodarskega subjekta«) kamor navedete vse zakonite zastopnike in v polje »Po potrebi navedite dodatne informacije o predstavništvu (njegove oblike, namen, EMŠO…)« </w:t>
      </w:r>
      <w:r w:rsidRPr="00597A02">
        <w:rPr>
          <w:rFonts w:cs="Arial"/>
          <w:b/>
          <w:bCs/>
          <w:lang w:eastAsia="zh-CN"/>
        </w:rPr>
        <w:t>navedite njihov EMŠO in vsa njihova državljanstva</w:t>
      </w:r>
      <w:r w:rsidRPr="00597A02">
        <w:rPr>
          <w:rFonts w:cs="Arial"/>
          <w:lang w:eastAsia="zh-CN"/>
        </w:rPr>
        <w:t xml:space="preserve"> za namen pridobitve podatkov iz kazenske evidence. S klikom na znak &lt;+&gt; lahko ponudnik doda nov sklop polj za vnos več zakonitih zastopnikov.</w:t>
      </w:r>
    </w:p>
    <w:p w14:paraId="46FC609A" w14:textId="77777777" w:rsidR="00597A02" w:rsidRPr="00597A02" w:rsidRDefault="00597A02" w:rsidP="00597A02">
      <w:pPr>
        <w:suppressAutoHyphens/>
        <w:spacing w:line="240" w:lineRule="auto"/>
        <w:ind w:left="708"/>
        <w:rPr>
          <w:rFonts w:cs="Arial"/>
          <w:bCs/>
          <w:lang w:eastAsia="zh-CN"/>
        </w:rPr>
      </w:pPr>
    </w:p>
    <w:p w14:paraId="5B12D43A" w14:textId="77777777" w:rsidR="00597A02" w:rsidRPr="00597A02" w:rsidRDefault="00597A02" w:rsidP="00597A02">
      <w:pPr>
        <w:suppressAutoHyphens/>
        <w:spacing w:line="240" w:lineRule="auto"/>
        <w:ind w:left="708"/>
        <w:rPr>
          <w:rFonts w:cs="Arial"/>
          <w:bCs/>
          <w:lang w:eastAsia="zh-CN"/>
        </w:rPr>
      </w:pPr>
      <w:r w:rsidRPr="00597A02">
        <w:rPr>
          <w:rFonts w:cs="Arial"/>
          <w:bCs/>
          <w:lang w:eastAsia="zh-CN"/>
        </w:rPr>
        <w:t xml:space="preserve">Ponudnik lahko potrdila iz kazenske evidence priloži tudi sam. Tako predložena potrdila morajo odražati zadnje stanje, v nobenem primeru pa ne smejo biti starejša od 4 mesecev, šteto od roka za oddajo ponudb. </w:t>
      </w:r>
    </w:p>
    <w:p w14:paraId="7C649E91" w14:textId="77777777" w:rsidR="00597A02" w:rsidRPr="00597A02" w:rsidRDefault="00597A02" w:rsidP="00597A02">
      <w:pPr>
        <w:suppressAutoHyphens/>
        <w:spacing w:line="240" w:lineRule="auto"/>
        <w:ind w:left="708"/>
        <w:rPr>
          <w:rFonts w:cs="Arial"/>
          <w:bCs/>
          <w:lang w:eastAsia="zh-CN"/>
        </w:rPr>
      </w:pPr>
    </w:p>
    <w:p w14:paraId="3B24174A" w14:textId="77777777" w:rsidR="00597A02" w:rsidRPr="00597A02" w:rsidRDefault="00597A02" w:rsidP="00597A02">
      <w:pPr>
        <w:suppressAutoHyphens/>
        <w:spacing w:line="240" w:lineRule="auto"/>
        <w:ind w:left="708"/>
        <w:rPr>
          <w:rFonts w:cs="Arial"/>
          <w:bCs/>
          <w:lang w:eastAsia="zh-CN"/>
        </w:rPr>
      </w:pPr>
      <w:r w:rsidRPr="00597A02">
        <w:rPr>
          <w:rFonts w:cs="Arial"/>
          <w:bCs/>
          <w:lang w:eastAsia="zh-CN"/>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29E3A09" w14:textId="77777777" w:rsidR="00597A02" w:rsidRPr="00597A02" w:rsidRDefault="00597A02" w:rsidP="00597A02">
      <w:pPr>
        <w:suppressAutoHyphens/>
        <w:spacing w:line="240" w:lineRule="auto"/>
        <w:ind w:left="708"/>
        <w:rPr>
          <w:rFonts w:cs="Arial"/>
          <w:bCs/>
          <w:lang w:eastAsia="zh-CN"/>
        </w:rPr>
      </w:pPr>
    </w:p>
    <w:p w14:paraId="3B256867" w14:textId="77777777" w:rsidR="00597A02" w:rsidRPr="00597A02" w:rsidRDefault="00597A02" w:rsidP="00597A02">
      <w:pPr>
        <w:suppressAutoHyphens/>
        <w:spacing w:line="240" w:lineRule="auto"/>
        <w:ind w:left="708"/>
        <w:rPr>
          <w:rFonts w:cs="Arial"/>
          <w:bCs/>
          <w:lang w:eastAsia="zh-CN"/>
        </w:rPr>
      </w:pPr>
      <w:r w:rsidRPr="00597A02">
        <w:rPr>
          <w:rFonts w:cs="Arial"/>
          <w:bCs/>
          <w:lang w:eastAsia="zh-CN"/>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w:t>
      </w:r>
      <w:r w:rsidRPr="00597A02">
        <w:rPr>
          <w:rFonts w:cs="Arial"/>
          <w:bCs/>
          <w:lang w:eastAsia="zh-CN"/>
        </w:rPr>
        <w:lastRenderedPageBreak/>
        <w:t>kazenske evidence. Navedeno v delu besedila, ki se nanaša na gospodarski subjekt, velja tudi za podtočki 2 in 4.</w:t>
      </w:r>
    </w:p>
    <w:p w14:paraId="2522F815" w14:textId="77777777" w:rsidR="00597A02" w:rsidRPr="00597A02" w:rsidRDefault="00597A02" w:rsidP="00597A02">
      <w:pPr>
        <w:suppressAutoHyphens/>
        <w:spacing w:line="240" w:lineRule="auto"/>
        <w:rPr>
          <w:rFonts w:cs="Arial"/>
          <w:bCs/>
          <w:lang w:eastAsia="zh-CN"/>
        </w:rPr>
      </w:pPr>
    </w:p>
    <w:p w14:paraId="49940E1A" w14:textId="77777777" w:rsidR="00597A02" w:rsidRPr="00597A02" w:rsidRDefault="00597A02" w:rsidP="00597A02">
      <w:pPr>
        <w:pStyle w:val="Odstavekseznama"/>
        <w:numPr>
          <w:ilvl w:val="0"/>
          <w:numId w:val="30"/>
        </w:numPr>
        <w:tabs>
          <w:tab w:val="num" w:pos="510"/>
        </w:tabs>
        <w:suppressAutoHyphens/>
        <w:spacing w:line="240" w:lineRule="auto"/>
        <w:rPr>
          <w:rFonts w:cs="Arial"/>
          <w:lang w:eastAsia="zh-CN"/>
        </w:rPr>
      </w:pPr>
      <w:r w:rsidRPr="00597A02">
        <w:rPr>
          <w:rFonts w:cs="Arial"/>
          <w:lang w:eastAsia="zh-CN"/>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4FEDD86E" w14:textId="77777777" w:rsidR="00597A02" w:rsidRPr="00597A02" w:rsidRDefault="00597A02" w:rsidP="00597A02">
      <w:pPr>
        <w:suppressAutoHyphens/>
        <w:spacing w:line="240" w:lineRule="auto"/>
        <w:rPr>
          <w:rFonts w:cs="Arial"/>
          <w:b/>
          <w:lang w:eastAsia="zh-CN"/>
        </w:rPr>
      </w:pPr>
    </w:p>
    <w:p w14:paraId="7294DDC2" w14:textId="77777777" w:rsidR="00597A02" w:rsidRPr="00597A02" w:rsidRDefault="00597A02" w:rsidP="00597A02">
      <w:pPr>
        <w:suppressAutoHyphens/>
        <w:spacing w:line="240" w:lineRule="auto"/>
        <w:ind w:left="708"/>
        <w:rPr>
          <w:rFonts w:cs="Arial"/>
          <w:b/>
          <w:lang w:eastAsia="zh-CN"/>
        </w:rPr>
      </w:pPr>
      <w:r w:rsidRPr="00597A02">
        <w:rPr>
          <w:rFonts w:cs="Arial"/>
          <w:b/>
          <w:lang w:eastAsia="zh-CN"/>
        </w:rPr>
        <w:t>DOKAZILO:</w:t>
      </w:r>
    </w:p>
    <w:p w14:paraId="540C4799" w14:textId="77777777" w:rsidR="00597A02" w:rsidRPr="00597A02" w:rsidRDefault="00597A02" w:rsidP="00597A02">
      <w:pPr>
        <w:suppressAutoHyphens/>
        <w:spacing w:line="240" w:lineRule="auto"/>
        <w:ind w:left="708"/>
        <w:rPr>
          <w:rFonts w:cs="Arial"/>
          <w:bCs/>
          <w:lang w:eastAsia="zh-CN"/>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B: Razlogi, povezani s plačilom davkov ali prispevkov za socialno varnost, za vse gospodarske subjekte v ponudbi.</w:t>
      </w:r>
    </w:p>
    <w:p w14:paraId="7623969D" w14:textId="77777777" w:rsidR="00597A02" w:rsidRPr="00597A02" w:rsidRDefault="00597A02" w:rsidP="00597A02">
      <w:pPr>
        <w:suppressAutoHyphens/>
        <w:spacing w:line="240" w:lineRule="auto"/>
        <w:rPr>
          <w:rFonts w:cs="Arial"/>
          <w:lang w:eastAsia="zh-CN"/>
        </w:rPr>
      </w:pPr>
    </w:p>
    <w:p w14:paraId="4E5603AA" w14:textId="77777777" w:rsidR="00597A02" w:rsidRPr="00597A02" w:rsidRDefault="00597A02" w:rsidP="00597A02">
      <w:pPr>
        <w:pStyle w:val="Odstavekseznama"/>
        <w:numPr>
          <w:ilvl w:val="0"/>
          <w:numId w:val="30"/>
        </w:numPr>
        <w:tabs>
          <w:tab w:val="num" w:pos="510"/>
        </w:tabs>
        <w:suppressAutoHyphens/>
        <w:spacing w:line="240" w:lineRule="auto"/>
        <w:rPr>
          <w:rFonts w:cs="Arial"/>
          <w:lang w:eastAsia="zh-CN"/>
        </w:rPr>
      </w:pPr>
      <w:r w:rsidRPr="00597A02">
        <w:rPr>
          <w:rFonts w:cs="Arial"/>
          <w:lang w:eastAsia="zh-CN"/>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4D769B2" w14:textId="77777777" w:rsidR="00597A02" w:rsidRPr="00597A02" w:rsidRDefault="00597A02" w:rsidP="00597A02">
      <w:pPr>
        <w:suppressAutoHyphens/>
        <w:spacing w:line="240" w:lineRule="auto"/>
        <w:rPr>
          <w:rFonts w:cs="Arial"/>
          <w:lang w:eastAsia="zh-CN"/>
        </w:rPr>
      </w:pPr>
    </w:p>
    <w:p w14:paraId="66FEC2CE" w14:textId="77777777" w:rsidR="00597A02" w:rsidRPr="00597A02" w:rsidRDefault="00597A02" w:rsidP="00597A02">
      <w:pPr>
        <w:suppressAutoHyphens/>
        <w:spacing w:line="240" w:lineRule="auto"/>
        <w:ind w:left="708"/>
        <w:rPr>
          <w:rFonts w:cs="Arial"/>
          <w:b/>
          <w:lang w:eastAsia="zh-CN"/>
        </w:rPr>
      </w:pPr>
      <w:r w:rsidRPr="00597A02">
        <w:rPr>
          <w:rFonts w:cs="Arial"/>
          <w:b/>
          <w:lang w:eastAsia="zh-CN"/>
        </w:rPr>
        <w:t>DOKAZILO:</w:t>
      </w:r>
    </w:p>
    <w:p w14:paraId="56843D50" w14:textId="77777777" w:rsidR="00597A02" w:rsidRPr="00597A02" w:rsidRDefault="00597A02" w:rsidP="00597A02">
      <w:pPr>
        <w:suppressAutoHyphens/>
        <w:spacing w:line="240" w:lineRule="auto"/>
        <w:ind w:left="708"/>
        <w:rPr>
          <w:rFonts w:cs="Arial"/>
          <w:lang w:eastAsia="zh-CN"/>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w:t>
      </w:r>
    </w:p>
    <w:p w14:paraId="2A311628" w14:textId="77777777" w:rsidR="00597A02" w:rsidRPr="00597A02" w:rsidRDefault="00597A02" w:rsidP="00597A02">
      <w:pPr>
        <w:suppressAutoHyphens/>
        <w:spacing w:line="240" w:lineRule="auto"/>
        <w:rPr>
          <w:rFonts w:cs="Arial"/>
          <w:lang w:eastAsia="zh-CN"/>
        </w:rPr>
      </w:pPr>
    </w:p>
    <w:p w14:paraId="382BCC2E" w14:textId="77777777" w:rsidR="00597A02" w:rsidRPr="00597A02" w:rsidRDefault="00597A02" w:rsidP="00597A02">
      <w:pPr>
        <w:pStyle w:val="Odstavekseznama"/>
        <w:numPr>
          <w:ilvl w:val="0"/>
          <w:numId w:val="30"/>
        </w:numPr>
        <w:tabs>
          <w:tab w:val="num" w:pos="510"/>
        </w:tabs>
        <w:suppressAutoHyphens/>
        <w:spacing w:line="240" w:lineRule="auto"/>
        <w:rPr>
          <w:rFonts w:cs="Arial"/>
          <w:lang w:eastAsia="zh-CN"/>
        </w:rPr>
      </w:pPr>
      <w:bookmarkStart w:id="51" w:name="_Hlk131060704"/>
      <w:r w:rsidRPr="00597A02">
        <w:rPr>
          <w:rFonts w:cs="Arial"/>
          <w:lang w:eastAsia="zh-CN"/>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51"/>
    <w:p w14:paraId="0344DDC7" w14:textId="77777777" w:rsidR="00597A02" w:rsidRPr="00597A02" w:rsidRDefault="00597A02" w:rsidP="00597A02">
      <w:pPr>
        <w:suppressAutoHyphens/>
        <w:spacing w:line="240" w:lineRule="auto"/>
        <w:rPr>
          <w:rFonts w:cs="Arial"/>
          <w:lang w:eastAsia="zh-CN"/>
        </w:rPr>
      </w:pPr>
    </w:p>
    <w:p w14:paraId="03FCBF56" w14:textId="77777777" w:rsidR="00597A02" w:rsidRPr="00597A02" w:rsidRDefault="00597A02" w:rsidP="00597A02">
      <w:pPr>
        <w:suppressAutoHyphens/>
        <w:spacing w:line="240" w:lineRule="auto"/>
        <w:ind w:left="708"/>
        <w:rPr>
          <w:rFonts w:cs="Arial"/>
          <w:lang w:eastAsia="zh-CN"/>
        </w:rPr>
      </w:pPr>
      <w:r w:rsidRPr="00597A02">
        <w:rPr>
          <w:rFonts w:cs="Arial"/>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24507E3" w14:textId="77777777" w:rsidR="00597A02" w:rsidRPr="00597A02" w:rsidRDefault="00597A02" w:rsidP="00597A02">
      <w:pPr>
        <w:suppressAutoHyphens/>
        <w:spacing w:line="240" w:lineRule="auto"/>
        <w:ind w:left="708"/>
        <w:rPr>
          <w:rFonts w:cs="Arial"/>
          <w:lang w:eastAsia="zh-CN"/>
        </w:rPr>
      </w:pPr>
    </w:p>
    <w:p w14:paraId="7D4C3810" w14:textId="77777777" w:rsidR="00597A02" w:rsidRPr="00597A02" w:rsidRDefault="00597A02" w:rsidP="00597A02">
      <w:pPr>
        <w:suppressAutoHyphens/>
        <w:spacing w:line="240" w:lineRule="auto"/>
        <w:ind w:left="708"/>
        <w:rPr>
          <w:rFonts w:cs="Arial"/>
          <w:b/>
          <w:lang w:eastAsia="zh-CN"/>
        </w:rPr>
      </w:pPr>
      <w:bookmarkStart w:id="52" w:name="_Hlk131060636"/>
      <w:r w:rsidRPr="00597A02">
        <w:rPr>
          <w:rFonts w:cs="Arial"/>
          <w:b/>
          <w:lang w:eastAsia="zh-CN"/>
        </w:rPr>
        <w:t>DOKAZILO:</w:t>
      </w:r>
    </w:p>
    <w:p w14:paraId="700FBFFF" w14:textId="77777777" w:rsidR="00597A02" w:rsidRPr="00597A02" w:rsidRDefault="00597A02" w:rsidP="00597A02">
      <w:pPr>
        <w:suppressAutoHyphens/>
        <w:spacing w:line="240" w:lineRule="auto"/>
        <w:ind w:left="708"/>
        <w:rPr>
          <w:rFonts w:cs="Arial"/>
          <w:lang w:eastAsia="zh-CN"/>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52"/>
    </w:p>
    <w:p w14:paraId="27459DBD" w14:textId="77777777" w:rsidR="00597A02" w:rsidRPr="00597A02" w:rsidRDefault="00597A02" w:rsidP="00597A02">
      <w:pPr>
        <w:suppressAutoHyphens/>
        <w:spacing w:line="240" w:lineRule="auto"/>
        <w:rPr>
          <w:rFonts w:cs="Arial"/>
          <w:lang w:eastAsia="zh-CN"/>
        </w:rPr>
      </w:pPr>
    </w:p>
    <w:p w14:paraId="34C11821" w14:textId="77777777" w:rsidR="00597A02" w:rsidRPr="00597A02" w:rsidRDefault="00597A02" w:rsidP="00597A02">
      <w:pPr>
        <w:pStyle w:val="Odstavekseznama"/>
        <w:numPr>
          <w:ilvl w:val="0"/>
          <w:numId w:val="30"/>
        </w:numPr>
        <w:tabs>
          <w:tab w:val="num" w:pos="510"/>
        </w:tabs>
        <w:suppressAutoHyphens/>
        <w:spacing w:line="240" w:lineRule="auto"/>
        <w:rPr>
          <w:rFonts w:cs="Arial"/>
          <w:lang w:eastAsia="zh-CN"/>
        </w:rPr>
      </w:pPr>
      <w:r w:rsidRPr="00597A02">
        <w:rPr>
          <w:rFonts w:cs="Arial"/>
          <w:lang w:eastAsia="zh-CN"/>
        </w:rPr>
        <w:t>Na podlagi sklepa Sveta (SZVP) 2022/578 z dne 8. aprila 2022 o spremembi Sklepa 2014/512/SZVP o omejevalnih ukrepih zaradi delovanja Rusije, ki povzroča destabilizacijo razmer v Ukrajini, če pri preverjanju ugotovi, da je ponudnik:</w:t>
      </w:r>
    </w:p>
    <w:p w14:paraId="6EC773DD" w14:textId="77777777" w:rsidR="00597A02" w:rsidRPr="00597A02" w:rsidRDefault="00597A02" w:rsidP="00597A02">
      <w:pPr>
        <w:numPr>
          <w:ilvl w:val="0"/>
          <w:numId w:val="29"/>
        </w:numPr>
        <w:suppressAutoHyphens/>
        <w:spacing w:line="240" w:lineRule="auto"/>
        <w:rPr>
          <w:rFonts w:cs="Arial"/>
          <w:lang w:eastAsia="zh-CN"/>
        </w:rPr>
      </w:pPr>
      <w:r w:rsidRPr="00597A02">
        <w:rPr>
          <w:rFonts w:cs="Arial"/>
          <w:lang w:eastAsia="zh-CN"/>
        </w:rPr>
        <w:t>ruski državljan ali fizična ali pravna oseba, subjekt ali organ s sedežem v Rusiji,</w:t>
      </w:r>
    </w:p>
    <w:p w14:paraId="74B4E93B" w14:textId="77777777" w:rsidR="00597A02" w:rsidRPr="00597A02" w:rsidRDefault="00597A02" w:rsidP="00597A02">
      <w:pPr>
        <w:numPr>
          <w:ilvl w:val="0"/>
          <w:numId w:val="29"/>
        </w:numPr>
        <w:suppressAutoHyphens/>
        <w:spacing w:line="240" w:lineRule="auto"/>
        <w:rPr>
          <w:rFonts w:cs="Arial"/>
          <w:lang w:eastAsia="zh-CN"/>
        </w:rPr>
      </w:pPr>
      <w:r w:rsidRPr="00597A02">
        <w:rPr>
          <w:rFonts w:cs="Arial"/>
          <w:lang w:eastAsia="zh-CN"/>
        </w:rPr>
        <w:t>pravna oseba, subjekt ali organ, katerih več kot 50-odstotni delež je v neposredni ali posredni lasti subjekta iz prejšnje alineje, ali</w:t>
      </w:r>
    </w:p>
    <w:p w14:paraId="5B6477B0" w14:textId="77777777" w:rsidR="00597A02" w:rsidRPr="00597A02" w:rsidRDefault="00597A02" w:rsidP="00597A02">
      <w:pPr>
        <w:numPr>
          <w:ilvl w:val="0"/>
          <w:numId w:val="29"/>
        </w:numPr>
        <w:suppressAutoHyphens/>
        <w:spacing w:line="240" w:lineRule="auto"/>
        <w:rPr>
          <w:rFonts w:cs="Arial"/>
          <w:lang w:eastAsia="zh-CN"/>
        </w:rPr>
      </w:pPr>
      <w:r w:rsidRPr="00597A02">
        <w:rPr>
          <w:rFonts w:cs="Arial"/>
          <w:lang w:eastAsia="zh-CN"/>
        </w:rPr>
        <w:t>fizična ali pravna oseba, subjekt ali organ, ki deluje v imenu ali po navodilih subjektov iz prejšnjih dveh alinej.</w:t>
      </w:r>
    </w:p>
    <w:p w14:paraId="3850937F" w14:textId="77777777" w:rsidR="00597A02" w:rsidRPr="00597A02" w:rsidRDefault="00597A02" w:rsidP="00597A02">
      <w:pPr>
        <w:suppressAutoHyphens/>
        <w:spacing w:line="240" w:lineRule="auto"/>
        <w:rPr>
          <w:rFonts w:cs="Arial"/>
          <w:lang w:eastAsia="zh-CN"/>
        </w:rPr>
      </w:pPr>
    </w:p>
    <w:p w14:paraId="063752F2" w14:textId="77777777" w:rsidR="00597A02" w:rsidRPr="00597A02" w:rsidRDefault="00597A02" w:rsidP="00597A02">
      <w:pPr>
        <w:suppressAutoHyphens/>
        <w:spacing w:line="240" w:lineRule="auto"/>
        <w:rPr>
          <w:rFonts w:cs="Arial"/>
          <w:b/>
          <w:bCs/>
          <w:lang w:eastAsia="zh-CN"/>
        </w:rPr>
      </w:pPr>
      <w:r w:rsidRPr="00597A02">
        <w:rPr>
          <w:rFonts w:cs="Arial"/>
          <w:lang w:eastAsia="zh-CN"/>
        </w:rPr>
        <w:t xml:space="preserve"> </w:t>
      </w:r>
      <w:r w:rsidRPr="00597A02">
        <w:rPr>
          <w:rFonts w:cs="Arial"/>
          <w:lang w:eastAsia="zh-CN"/>
        </w:rPr>
        <w:tab/>
      </w:r>
      <w:r w:rsidRPr="00597A02">
        <w:rPr>
          <w:rFonts w:cs="Arial"/>
          <w:b/>
          <w:bCs/>
          <w:lang w:eastAsia="zh-CN"/>
        </w:rPr>
        <w:t>DOKAZILO:</w:t>
      </w:r>
    </w:p>
    <w:p w14:paraId="1375BF4B" w14:textId="77777777" w:rsidR="00597A02" w:rsidRPr="00597A02" w:rsidRDefault="00597A02" w:rsidP="00597A02">
      <w:pPr>
        <w:suppressAutoHyphens/>
        <w:spacing w:line="240" w:lineRule="auto"/>
        <w:rPr>
          <w:rFonts w:cs="Arial"/>
          <w:lang w:eastAsia="zh-CN"/>
        </w:rPr>
      </w:pPr>
      <w:r w:rsidRPr="00597A02">
        <w:rPr>
          <w:rFonts w:cs="Arial"/>
          <w:b/>
          <w:bCs/>
          <w:lang w:eastAsia="zh-CN"/>
        </w:rPr>
        <w:t xml:space="preserve"> </w:t>
      </w:r>
      <w:r w:rsidRPr="00597A02">
        <w:rPr>
          <w:rFonts w:cs="Arial"/>
          <w:b/>
          <w:bCs/>
          <w:lang w:eastAsia="zh-CN"/>
        </w:rPr>
        <w:tab/>
        <w:t>Predložen obrazec »ESPD«</w:t>
      </w:r>
      <w:r w:rsidRPr="00597A02">
        <w:rPr>
          <w:rFonts w:cs="Arial"/>
          <w:lang w:eastAsia="zh-CN"/>
        </w:rPr>
        <w:t>, za vse gospodarske subjekte v ponudbi.</w:t>
      </w:r>
    </w:p>
    <w:p w14:paraId="27386E9F" w14:textId="77777777" w:rsidR="00597A02" w:rsidRPr="00597A02" w:rsidRDefault="00597A02" w:rsidP="00597A02">
      <w:pPr>
        <w:suppressAutoHyphens/>
        <w:spacing w:line="240" w:lineRule="auto"/>
        <w:rPr>
          <w:rFonts w:cs="Arial"/>
          <w:lang w:eastAsia="zh-CN"/>
        </w:rPr>
      </w:pPr>
    </w:p>
    <w:p w14:paraId="3AF8A374" w14:textId="77777777" w:rsidR="00597A02" w:rsidRPr="00597A02" w:rsidRDefault="00597A02" w:rsidP="00F60978">
      <w:pPr>
        <w:suppressAutoHyphens/>
        <w:spacing w:line="240" w:lineRule="auto"/>
        <w:rPr>
          <w:rFonts w:cs="Arial"/>
          <w:lang w:eastAsia="zh-CN"/>
        </w:rPr>
      </w:pPr>
      <w:r w:rsidRPr="00597A02">
        <w:rPr>
          <w:rFonts w:cs="Arial"/>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9.1.1.5 teh navodil.</w:t>
      </w:r>
    </w:p>
    <w:p w14:paraId="59E24CAD" w14:textId="77777777" w:rsidR="007576A0" w:rsidRDefault="007576A0" w:rsidP="007576A0">
      <w:pPr>
        <w:rPr>
          <w:rFonts w:eastAsia="Times New Roman" w:cs="Arial"/>
          <w:szCs w:val="20"/>
          <w:lang w:eastAsia="sl-SI"/>
        </w:rPr>
      </w:pPr>
    </w:p>
    <w:p w14:paraId="3180F811" w14:textId="77777777" w:rsidR="00E542C8" w:rsidRPr="00F54DF7" w:rsidRDefault="00E542C8" w:rsidP="007576A0">
      <w:pPr>
        <w:rPr>
          <w:rFonts w:eastAsia="Times New Roman" w:cs="Arial"/>
          <w:szCs w:val="20"/>
          <w:lang w:eastAsia="sl-SI"/>
        </w:rPr>
      </w:pPr>
    </w:p>
    <w:p w14:paraId="4A084C6B" w14:textId="77777777" w:rsidR="003F1D5C" w:rsidRPr="006901D6" w:rsidRDefault="00A80829" w:rsidP="00F96FBF">
      <w:pPr>
        <w:pStyle w:val="Naslov1"/>
        <w:spacing w:line="260" w:lineRule="atLeast"/>
        <w:rPr>
          <w:rFonts w:cs="Arial"/>
          <w:sz w:val="20"/>
          <w:szCs w:val="20"/>
        </w:rPr>
      </w:pPr>
      <w:bookmarkStart w:id="53" w:name="_Toc336851744"/>
      <w:bookmarkStart w:id="54" w:name="_Toc336851792"/>
      <w:bookmarkStart w:id="55" w:name="_Toc164406435"/>
      <w:bookmarkStart w:id="56" w:name="_Hlk531694931"/>
      <w:r w:rsidRPr="006901D6">
        <w:rPr>
          <w:rFonts w:cs="Arial"/>
          <w:sz w:val="20"/>
          <w:szCs w:val="20"/>
        </w:rPr>
        <w:lastRenderedPageBreak/>
        <w:t>meril</w:t>
      </w:r>
      <w:bookmarkEnd w:id="53"/>
      <w:bookmarkEnd w:id="54"/>
      <w:r w:rsidR="003B6AD8" w:rsidRPr="006901D6">
        <w:rPr>
          <w:rFonts w:cs="Arial"/>
          <w:sz w:val="20"/>
          <w:szCs w:val="20"/>
        </w:rPr>
        <w:t>O</w:t>
      </w:r>
      <w:bookmarkEnd w:id="55"/>
    </w:p>
    <w:p w14:paraId="447450A9" w14:textId="6DA91245" w:rsidR="000E43F2" w:rsidRPr="00F54DF7" w:rsidRDefault="000E43F2" w:rsidP="00F96FBF">
      <w:pPr>
        <w:rPr>
          <w:rFonts w:cs="Arial"/>
          <w:szCs w:val="20"/>
        </w:rPr>
      </w:pPr>
    </w:p>
    <w:p w14:paraId="36F212A4" w14:textId="13248BE4" w:rsidR="006901D6" w:rsidRDefault="00004169" w:rsidP="006901D6">
      <w:pPr>
        <w:spacing w:line="240" w:lineRule="auto"/>
        <w:rPr>
          <w:rFonts w:cs="Arial"/>
          <w:szCs w:val="20"/>
        </w:rPr>
      </w:pPr>
      <w:r w:rsidRPr="00004169">
        <w:rPr>
          <w:rFonts w:cs="Arial"/>
          <w:szCs w:val="20"/>
        </w:rPr>
        <w:t xml:space="preserve">Merilo za oddajo javnega naročila je ekonomsko najugodnejša ponudba, določena na podlagi najnižje </w:t>
      </w:r>
      <w:r>
        <w:rPr>
          <w:rFonts w:cs="Arial"/>
          <w:szCs w:val="20"/>
        </w:rPr>
        <w:t xml:space="preserve">skupne </w:t>
      </w:r>
      <w:r w:rsidRPr="00004169">
        <w:rPr>
          <w:rFonts w:cs="Arial"/>
          <w:szCs w:val="20"/>
        </w:rPr>
        <w:t xml:space="preserve">ponudbene </w:t>
      </w:r>
      <w:r w:rsidR="00C969DB">
        <w:rPr>
          <w:rFonts w:cs="Arial"/>
          <w:szCs w:val="20"/>
        </w:rPr>
        <w:t>vrednosti</w:t>
      </w:r>
      <w:r w:rsidRPr="00004169">
        <w:rPr>
          <w:rFonts w:cs="Arial"/>
          <w:szCs w:val="20"/>
        </w:rPr>
        <w:t xml:space="preserve"> v EUR z DDV za vso količino za posamezen sklop. </w:t>
      </w:r>
    </w:p>
    <w:p w14:paraId="4B919FD5" w14:textId="77777777" w:rsidR="006901D6" w:rsidRDefault="006901D6" w:rsidP="006901D6">
      <w:pPr>
        <w:spacing w:line="240" w:lineRule="auto"/>
        <w:rPr>
          <w:rFonts w:cs="Arial"/>
          <w:szCs w:val="20"/>
        </w:rPr>
      </w:pPr>
    </w:p>
    <w:p w14:paraId="36EE8B56" w14:textId="3D0C1660" w:rsidR="00004169" w:rsidRPr="00F64E44" w:rsidRDefault="00004169" w:rsidP="00004169">
      <w:pPr>
        <w:spacing w:line="240" w:lineRule="auto"/>
        <w:rPr>
          <w:rFonts w:cs="Arial"/>
          <w:szCs w:val="20"/>
        </w:rPr>
      </w:pPr>
      <w:r w:rsidRPr="00004169">
        <w:rPr>
          <w:rFonts w:cs="Arial"/>
          <w:szCs w:val="20"/>
        </w:rPr>
        <w:t>V kolikor dva ali več ponudnikov dosežejo enako skupno ponudbeno ceno v EUR</w:t>
      </w:r>
      <w:r w:rsidR="0097529E">
        <w:rPr>
          <w:rFonts w:cs="Arial"/>
          <w:szCs w:val="20"/>
        </w:rPr>
        <w:t xml:space="preserve"> </w:t>
      </w:r>
      <w:r w:rsidR="0097529E" w:rsidRPr="00D00429">
        <w:rPr>
          <w:rFonts w:eastAsia="Times New Roman" w:cs="Arial"/>
          <w:szCs w:val="20"/>
          <w:lang w:eastAsia="sl-SI"/>
        </w:rPr>
        <w:t>z DDV</w:t>
      </w:r>
      <w:r w:rsidRPr="00004169">
        <w:rPr>
          <w:rFonts w:cs="Arial"/>
          <w:szCs w:val="20"/>
        </w:rPr>
        <w:t xml:space="preserve"> za posamezen sklop, bo naročnik </w:t>
      </w:r>
      <w:r w:rsidR="006901D6">
        <w:rPr>
          <w:rFonts w:cs="Arial"/>
          <w:szCs w:val="20"/>
        </w:rPr>
        <w:t xml:space="preserve">vrstni </w:t>
      </w:r>
      <w:r w:rsidRPr="000A2FAB">
        <w:rPr>
          <w:rFonts w:cs="Arial"/>
          <w:szCs w:val="20"/>
        </w:rPr>
        <w:t xml:space="preserve">red teh ponudnikov </w:t>
      </w:r>
      <w:r>
        <w:rPr>
          <w:rFonts w:cs="Arial"/>
          <w:szCs w:val="20"/>
        </w:rPr>
        <w:t xml:space="preserve">v posameznem sklopu </w:t>
      </w:r>
      <w:r w:rsidRPr="000A2FAB">
        <w:rPr>
          <w:rFonts w:cs="Arial"/>
          <w:szCs w:val="20"/>
        </w:rPr>
        <w:t>določil z žrebom. Ponudnike bo naročnik pisno obvestil</w:t>
      </w:r>
      <w:r w:rsidRPr="00F64E44">
        <w:rPr>
          <w:rFonts w:cs="Arial"/>
          <w:szCs w:val="20"/>
        </w:rPr>
        <w:t xml:space="preserve"> o žrebu in jim omogočil prisotnost na žrebu. Žreb bo potekal v prostorih naročnika. Žreb se izvede samo med ponudniki, ki so ponudili enako najnižjo ceno iz tega odstavka. </w:t>
      </w:r>
      <w:r w:rsidRPr="00B55EB0">
        <w:rPr>
          <w:rFonts w:cs="Arial"/>
          <w:szCs w:val="20"/>
        </w:rPr>
        <w:t>Izmed ponudnikov, ki so ponudili najnižjo ponudbeno ceno, bo izbran</w:t>
      </w:r>
      <w:r>
        <w:rPr>
          <w:rFonts w:cs="Arial"/>
          <w:szCs w:val="20"/>
        </w:rPr>
        <w:t xml:space="preserve"> </w:t>
      </w:r>
      <w:r w:rsidRPr="00B55EB0">
        <w:rPr>
          <w:rFonts w:cs="Arial"/>
          <w:szCs w:val="20"/>
        </w:rPr>
        <w:t>tisti ponudnik, ki bo prvi izžreban.</w:t>
      </w:r>
      <w:r>
        <w:rPr>
          <w:rFonts w:cs="Arial"/>
          <w:szCs w:val="20"/>
        </w:rPr>
        <w:t xml:space="preserve"> </w:t>
      </w:r>
      <w:r w:rsidRPr="00F64E44">
        <w:rPr>
          <w:rFonts w:cs="Arial"/>
          <w:szCs w:val="20"/>
        </w:rPr>
        <w:t>Ponudnikom, za katere se izvede žreb, ki pa ne bodo prisotni na žrebu, bo naročnik posredoval zapisnik žrebanja.</w:t>
      </w:r>
    </w:p>
    <w:p w14:paraId="38F79BF3" w14:textId="77777777" w:rsidR="00004169" w:rsidRDefault="00004169" w:rsidP="00F96FBF">
      <w:pPr>
        <w:rPr>
          <w:rFonts w:cs="Arial"/>
          <w:szCs w:val="20"/>
        </w:rPr>
      </w:pPr>
    </w:p>
    <w:p w14:paraId="174B5AEF" w14:textId="72D4F553" w:rsidR="00562109" w:rsidRPr="00F54DF7" w:rsidRDefault="006E4F24" w:rsidP="00F96FBF">
      <w:pPr>
        <w:pStyle w:val="Naslov1"/>
        <w:spacing w:line="260" w:lineRule="atLeast"/>
        <w:rPr>
          <w:rFonts w:cs="Arial"/>
          <w:sz w:val="20"/>
          <w:szCs w:val="20"/>
        </w:rPr>
      </w:pPr>
      <w:bookmarkStart w:id="57" w:name="_Toc164406436"/>
      <w:bookmarkEnd w:id="56"/>
      <w:r w:rsidRPr="00F54DF7">
        <w:rPr>
          <w:rFonts w:cs="Arial"/>
          <w:sz w:val="20"/>
          <w:szCs w:val="20"/>
        </w:rPr>
        <w:t>ponudba</w:t>
      </w:r>
      <w:bookmarkEnd w:id="57"/>
    </w:p>
    <w:p w14:paraId="40EC3DA5" w14:textId="77777777" w:rsidR="008E4247" w:rsidRPr="00F54DF7" w:rsidRDefault="008E4247" w:rsidP="00F96FBF">
      <w:pPr>
        <w:rPr>
          <w:rFonts w:cs="Arial"/>
          <w:szCs w:val="20"/>
        </w:rPr>
      </w:pPr>
    </w:p>
    <w:p w14:paraId="4205ACF9" w14:textId="01ACB1E2" w:rsidR="00120550" w:rsidRPr="00A832C7" w:rsidRDefault="002B2D05" w:rsidP="00A832C7">
      <w:pPr>
        <w:pStyle w:val="Naslov2"/>
        <w:ind w:left="357"/>
      </w:pPr>
      <w:bookmarkStart w:id="58" w:name="_Toc336851746"/>
      <w:bookmarkStart w:id="59" w:name="_Toc336851794"/>
      <w:bookmarkStart w:id="60" w:name="_Toc164406437"/>
      <w:r w:rsidRPr="00A832C7">
        <w:t>Ponudbena dokumentacija</w:t>
      </w:r>
      <w:bookmarkEnd w:id="58"/>
      <w:bookmarkEnd w:id="59"/>
      <w:bookmarkEnd w:id="60"/>
    </w:p>
    <w:p w14:paraId="68CF38D2" w14:textId="77777777" w:rsidR="00F9245B" w:rsidRPr="00F54DF7" w:rsidRDefault="00F9245B" w:rsidP="00F9245B"/>
    <w:p w14:paraId="7AF648ED" w14:textId="77777777" w:rsidR="009856BE" w:rsidRPr="00F54DF7" w:rsidRDefault="009856BE" w:rsidP="009856BE">
      <w:pPr>
        <w:rPr>
          <w:rFonts w:cs="Arial"/>
          <w:szCs w:val="20"/>
        </w:rPr>
      </w:pPr>
      <w:r w:rsidRPr="00F54DF7">
        <w:rPr>
          <w:rFonts w:cs="Arial"/>
          <w:szCs w:val="20"/>
        </w:rPr>
        <w:t>Ponudbeno dokumentacijo sestavljajo naslednji dokumenti:</w:t>
      </w:r>
    </w:p>
    <w:p w14:paraId="1B0A6D91" w14:textId="3EE62BE5" w:rsidR="009856BE" w:rsidRPr="00F54DF7" w:rsidRDefault="00381726" w:rsidP="00C20766">
      <w:pPr>
        <w:pStyle w:val="Odstavekseznama"/>
        <w:numPr>
          <w:ilvl w:val="0"/>
          <w:numId w:val="16"/>
        </w:numPr>
        <w:rPr>
          <w:rFonts w:cs="Arial"/>
          <w:szCs w:val="20"/>
        </w:rPr>
      </w:pPr>
      <w:r w:rsidRPr="00F54DF7">
        <w:rPr>
          <w:rFonts w:cs="Arial"/>
          <w:szCs w:val="20"/>
        </w:rPr>
        <w:t>I</w:t>
      </w:r>
      <w:r w:rsidR="009856BE" w:rsidRPr="00F54DF7">
        <w:rPr>
          <w:rFonts w:cs="Arial"/>
          <w:szCs w:val="20"/>
        </w:rPr>
        <w:t>zpolnjen obrazec »</w:t>
      </w:r>
      <w:r w:rsidR="00B64E54" w:rsidRPr="00B64E54">
        <w:rPr>
          <w:rFonts w:cs="Arial"/>
          <w:szCs w:val="20"/>
        </w:rPr>
        <w:t>Povzetek predračuna (rekapitulacija</w:t>
      </w:r>
      <w:r w:rsidR="00231B37">
        <w:rPr>
          <w:rFonts w:cs="Arial"/>
          <w:szCs w:val="20"/>
        </w:rPr>
        <w:t>)</w:t>
      </w:r>
      <w:r w:rsidR="009856BE" w:rsidRPr="00F54DF7">
        <w:rPr>
          <w:rFonts w:cs="Arial"/>
          <w:szCs w:val="20"/>
        </w:rPr>
        <w:t>«</w:t>
      </w:r>
      <w:r w:rsidR="006E62CE" w:rsidRPr="00F54DF7">
        <w:rPr>
          <w:rFonts w:cs="Arial"/>
          <w:szCs w:val="20"/>
        </w:rPr>
        <w:t xml:space="preserve"> </w:t>
      </w:r>
      <w:r w:rsidR="006E62CE" w:rsidRPr="00F54DF7">
        <w:rPr>
          <w:rFonts w:cs="Arial"/>
          <w:color w:val="000000" w:themeColor="text1"/>
          <w:szCs w:val="20"/>
        </w:rPr>
        <w:t>v *.pdf datoteki;</w:t>
      </w:r>
    </w:p>
    <w:p w14:paraId="18B17F4D" w14:textId="00B31A34" w:rsidR="00381726" w:rsidRPr="00F54DF7" w:rsidRDefault="00381726" w:rsidP="00C20766">
      <w:pPr>
        <w:pStyle w:val="Odstavekseznama"/>
        <w:numPr>
          <w:ilvl w:val="0"/>
          <w:numId w:val="16"/>
        </w:numPr>
        <w:rPr>
          <w:rFonts w:cs="Arial"/>
          <w:szCs w:val="20"/>
        </w:rPr>
      </w:pPr>
      <w:r w:rsidRPr="00F54DF7">
        <w:rPr>
          <w:rFonts w:cs="Arial"/>
          <w:szCs w:val="20"/>
        </w:rPr>
        <w:t>Izpolnjen obrazec »Predračun« (Excel);</w:t>
      </w:r>
    </w:p>
    <w:p w14:paraId="7A1A147C" w14:textId="53F50AD0" w:rsidR="009856BE" w:rsidRPr="00F54DF7" w:rsidRDefault="00381726" w:rsidP="00C20766">
      <w:pPr>
        <w:pStyle w:val="Odstavekseznama"/>
        <w:numPr>
          <w:ilvl w:val="0"/>
          <w:numId w:val="16"/>
        </w:numPr>
        <w:rPr>
          <w:rFonts w:cs="Arial"/>
          <w:szCs w:val="20"/>
        </w:rPr>
      </w:pPr>
      <w:r w:rsidRPr="00F54DF7">
        <w:rPr>
          <w:rFonts w:cs="Arial"/>
          <w:szCs w:val="20"/>
        </w:rPr>
        <w:t>I</w:t>
      </w:r>
      <w:r w:rsidR="009856BE" w:rsidRPr="00F54DF7">
        <w:rPr>
          <w:rFonts w:cs="Arial"/>
          <w:szCs w:val="20"/>
        </w:rPr>
        <w:t>zpolnjen obrazec »ESPD« (za vse gospodarske subjekte v ponudbi)</w:t>
      </w:r>
      <w:r w:rsidR="00265CB0">
        <w:rPr>
          <w:rFonts w:cs="Arial"/>
          <w:szCs w:val="20"/>
        </w:rPr>
        <w:t>.</w:t>
      </w:r>
    </w:p>
    <w:p w14:paraId="127A9B75" w14:textId="77777777" w:rsidR="009856BE" w:rsidRPr="00F54DF7" w:rsidRDefault="009856BE" w:rsidP="009856BE">
      <w:pPr>
        <w:rPr>
          <w:rFonts w:cs="Arial"/>
          <w:szCs w:val="20"/>
        </w:rPr>
      </w:pPr>
    </w:p>
    <w:p w14:paraId="6D86403D" w14:textId="3D51528E" w:rsidR="00964F1B" w:rsidRPr="00964F1B" w:rsidRDefault="00964F1B" w:rsidP="00964F1B">
      <w:pPr>
        <w:rPr>
          <w:rFonts w:cs="Arial"/>
          <w:szCs w:val="20"/>
        </w:rPr>
      </w:pPr>
      <w:r w:rsidRPr="00F54DF7">
        <w:rPr>
          <w:rFonts w:cs="Arial"/>
          <w:szCs w:val="20"/>
        </w:rPr>
        <w:t>Ponudnik v ponudbi priloži le dokumente, ki so navedeni v tej točki.</w:t>
      </w:r>
    </w:p>
    <w:p w14:paraId="525B4D35" w14:textId="77777777" w:rsidR="00964F1B" w:rsidRPr="00964F1B" w:rsidRDefault="00964F1B" w:rsidP="00964F1B">
      <w:pPr>
        <w:rPr>
          <w:rFonts w:cs="Arial"/>
          <w:szCs w:val="20"/>
        </w:rPr>
      </w:pPr>
    </w:p>
    <w:p w14:paraId="13ADDD92" w14:textId="77777777" w:rsidR="00964F1B" w:rsidRPr="00964F1B" w:rsidRDefault="00964F1B" w:rsidP="00964F1B">
      <w:pPr>
        <w:rPr>
          <w:rFonts w:cs="Arial"/>
          <w:szCs w:val="20"/>
        </w:rPr>
      </w:pPr>
      <w:r w:rsidRPr="00964F1B">
        <w:rPr>
          <w:rFonts w:cs="Arial"/>
          <w:szCs w:val="20"/>
        </w:rPr>
        <w:t xml:space="preserve">V času pregleda ponudb bo moral izbrani ponudnik na poziv naročnika ponudbo dopolniti z dokazili, kot je navedeno za posameznim zahtevanim pogojem. </w:t>
      </w:r>
    </w:p>
    <w:p w14:paraId="1019F26C" w14:textId="77777777" w:rsidR="00964F1B" w:rsidRPr="00964F1B" w:rsidRDefault="00964F1B" w:rsidP="00964F1B">
      <w:pPr>
        <w:rPr>
          <w:rFonts w:cs="Arial"/>
          <w:szCs w:val="20"/>
        </w:rPr>
      </w:pPr>
    </w:p>
    <w:p w14:paraId="4E75DE8B" w14:textId="77777777" w:rsidR="00964F1B" w:rsidRPr="00964F1B" w:rsidRDefault="00964F1B" w:rsidP="00964F1B">
      <w:pPr>
        <w:rPr>
          <w:rFonts w:cs="Arial"/>
          <w:szCs w:val="20"/>
        </w:rPr>
      </w:pPr>
      <w:r w:rsidRPr="00964F1B">
        <w:rPr>
          <w:rFonts w:cs="Arial"/>
          <w:szCs w:val="20"/>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w:t>
      </w:r>
    </w:p>
    <w:p w14:paraId="1AE75503" w14:textId="77777777" w:rsidR="00964F1B" w:rsidRPr="00964F1B" w:rsidRDefault="00964F1B" w:rsidP="00964F1B">
      <w:pPr>
        <w:rPr>
          <w:rFonts w:cs="Arial"/>
          <w:szCs w:val="20"/>
        </w:rPr>
      </w:pPr>
    </w:p>
    <w:p w14:paraId="31E7DC69" w14:textId="37B517C0" w:rsidR="00964F1B" w:rsidRDefault="00964F1B" w:rsidP="00964F1B">
      <w:pPr>
        <w:rPr>
          <w:rFonts w:cs="Arial"/>
          <w:szCs w:val="20"/>
        </w:rPr>
      </w:pPr>
      <w:r w:rsidRPr="00964F1B">
        <w:rPr>
          <w:rFonts w:cs="Arial"/>
          <w:szCs w:val="20"/>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p>
    <w:p w14:paraId="62F23D87" w14:textId="77777777" w:rsidR="00964F1B" w:rsidRDefault="00964F1B" w:rsidP="009856BE">
      <w:pPr>
        <w:rPr>
          <w:rFonts w:cs="Arial"/>
          <w:szCs w:val="20"/>
        </w:rPr>
      </w:pPr>
    </w:p>
    <w:p w14:paraId="16C556A9" w14:textId="73D8D47E" w:rsidR="00DA00EB" w:rsidRPr="00A832C7" w:rsidRDefault="002B2D05" w:rsidP="00A832C7">
      <w:pPr>
        <w:pStyle w:val="Naslov2"/>
        <w:ind w:left="357"/>
      </w:pPr>
      <w:bookmarkStart w:id="61" w:name="_Toc164406438"/>
      <w:r w:rsidRPr="00A832C7">
        <w:t>Sestavljanje ponudbe</w:t>
      </w:r>
      <w:bookmarkEnd w:id="61"/>
    </w:p>
    <w:p w14:paraId="2B9A53B5" w14:textId="4EC1CBDC" w:rsidR="00A34879" w:rsidRPr="00F54DF7" w:rsidRDefault="00A34879" w:rsidP="00F96FBF">
      <w:pPr>
        <w:rPr>
          <w:rFonts w:cs="Arial"/>
          <w:szCs w:val="20"/>
        </w:rPr>
      </w:pPr>
    </w:p>
    <w:p w14:paraId="782DA136" w14:textId="577D59F0" w:rsidR="00541B10" w:rsidRPr="00A66331" w:rsidRDefault="00541B10" w:rsidP="00C20766">
      <w:pPr>
        <w:pStyle w:val="Naslov3"/>
      </w:pPr>
      <w:bookmarkStart w:id="62" w:name="_Toc517177301"/>
      <w:bookmarkStart w:id="63" w:name="_Toc520121667"/>
      <w:bookmarkStart w:id="64" w:name="_Toc164406439"/>
      <w:r w:rsidRPr="00A66331">
        <w:t xml:space="preserve">Obrazec </w:t>
      </w:r>
      <w:bookmarkEnd w:id="62"/>
      <w:bookmarkEnd w:id="63"/>
      <w:r w:rsidR="002D2BE4" w:rsidRPr="00A66331">
        <w:t>»</w:t>
      </w:r>
      <w:r w:rsidR="00AC329C" w:rsidRPr="00A66331">
        <w:t>P</w:t>
      </w:r>
      <w:r w:rsidR="002D2BE4" w:rsidRPr="00A66331">
        <w:t xml:space="preserve">redračun« in </w:t>
      </w:r>
      <w:r w:rsidR="0056508D" w:rsidRPr="00A66331">
        <w:t xml:space="preserve">obrazec </w:t>
      </w:r>
      <w:r w:rsidR="002D2BE4" w:rsidRPr="00A66331">
        <w:t>»</w:t>
      </w:r>
      <w:r w:rsidR="00AC329C" w:rsidRPr="00A66331">
        <w:t>P</w:t>
      </w:r>
      <w:r w:rsidR="002D2BE4" w:rsidRPr="00A66331">
        <w:t>ovzetek predračuna (rekapitulacija)«</w:t>
      </w:r>
      <w:bookmarkEnd w:id="64"/>
    </w:p>
    <w:p w14:paraId="076ACF03" w14:textId="77777777" w:rsidR="000D4E3B" w:rsidRPr="00F54DF7" w:rsidRDefault="000D4E3B" w:rsidP="00820E9F">
      <w:pPr>
        <w:keepNext/>
        <w:keepLines/>
        <w:spacing w:line="240" w:lineRule="auto"/>
        <w:ind w:left="357"/>
        <w:outlineLvl w:val="2"/>
        <w:rPr>
          <w:rFonts w:eastAsia="Times New Roman"/>
          <w:b/>
          <w:bCs/>
          <w:szCs w:val="26"/>
        </w:rPr>
      </w:pPr>
    </w:p>
    <w:p w14:paraId="4F001289" w14:textId="25705375" w:rsidR="005A5F46" w:rsidRPr="005A5F46" w:rsidRDefault="005A5F46" w:rsidP="005A5F46">
      <w:pPr>
        <w:spacing w:line="240" w:lineRule="auto"/>
        <w:rPr>
          <w:rFonts w:eastAsia="Times New Roman" w:cs="Arial"/>
          <w:szCs w:val="20"/>
          <w:lang w:eastAsia="sl-SI"/>
        </w:rPr>
      </w:pPr>
      <w:r w:rsidRPr="005A5F46">
        <w:rPr>
          <w:rFonts w:eastAsia="Times New Roman" w:cs="Arial"/>
          <w:szCs w:val="20"/>
          <w:lang w:eastAsia="sl-SI"/>
        </w:rPr>
        <w:t>Ponudnik mora v Predračunu ponujati vse postavke</w:t>
      </w:r>
      <w:r w:rsidR="00701525">
        <w:rPr>
          <w:rFonts w:eastAsia="Times New Roman" w:cs="Arial"/>
          <w:szCs w:val="20"/>
          <w:lang w:eastAsia="sl-SI"/>
        </w:rPr>
        <w:t xml:space="preserve"> za sklop(e), za katerega(e) oddaja ponudbo</w:t>
      </w:r>
      <w:r w:rsidRPr="005A5F46">
        <w:rPr>
          <w:rFonts w:eastAsia="Times New Roman" w:cs="Arial"/>
          <w:szCs w:val="20"/>
          <w:lang w:eastAsia="sl-SI"/>
        </w:rPr>
        <w:t xml:space="preserve"> ob upoštevanju specifikacij, ki so del dokumentacije naročila.</w:t>
      </w:r>
    </w:p>
    <w:p w14:paraId="50D3E158" w14:textId="77777777" w:rsidR="005A5F46" w:rsidRPr="005A5F46" w:rsidRDefault="005A5F46" w:rsidP="005A5F46">
      <w:pPr>
        <w:spacing w:line="240" w:lineRule="auto"/>
        <w:rPr>
          <w:rFonts w:eastAsia="Times New Roman" w:cs="Arial"/>
          <w:szCs w:val="20"/>
          <w:lang w:eastAsia="sl-SI"/>
        </w:rPr>
      </w:pPr>
    </w:p>
    <w:p w14:paraId="381FC9DE" w14:textId="2CCACD68" w:rsidR="005A5F46" w:rsidRDefault="005A5F46" w:rsidP="005A5F46">
      <w:pPr>
        <w:spacing w:line="240" w:lineRule="auto"/>
        <w:rPr>
          <w:rFonts w:cs="Arial"/>
          <w:szCs w:val="20"/>
          <w:lang w:eastAsia="sl-SI"/>
        </w:rPr>
      </w:pPr>
      <w:r w:rsidRPr="005A5F46">
        <w:rPr>
          <w:rFonts w:eastAsia="Times New Roman" w:cs="Arial"/>
          <w:szCs w:val="20"/>
          <w:lang w:eastAsia="sl-SI"/>
        </w:rPr>
        <w:t>Ponudnik vpiše vse cene</w:t>
      </w:r>
      <w:r w:rsidR="00BF5A95">
        <w:rPr>
          <w:rFonts w:eastAsia="Times New Roman" w:cs="Arial"/>
          <w:szCs w:val="20"/>
          <w:lang w:eastAsia="sl-SI"/>
        </w:rPr>
        <w:t>.</w:t>
      </w:r>
      <w:r w:rsidRPr="005A5F46">
        <w:rPr>
          <w:rFonts w:eastAsia="Times New Roman" w:cs="Arial"/>
          <w:szCs w:val="20"/>
          <w:lang w:eastAsia="sl-SI"/>
        </w:rPr>
        <w:t xml:space="preserve"> Ponudbena cena mora zajemati vse davke, popuste, stroške, ki vplivajo na oblikovanje ponudbene cene</w:t>
      </w:r>
      <w:r w:rsidR="003F3703" w:rsidRPr="005064BF">
        <w:rPr>
          <w:rFonts w:cs="Arial"/>
          <w:szCs w:val="20"/>
          <w:lang w:eastAsia="sl-SI"/>
        </w:rPr>
        <w:t>, vključno z dostavo artiklov na vse predvidene lokacije posamičnih naročnikov (DDP posameznega naročnika), navedene v prilogi – seznam predvidenih lokacij dobave. Naročnik ne bo naknadno priznal nobenih dodatnih stroškov.</w:t>
      </w:r>
    </w:p>
    <w:p w14:paraId="53977A3F" w14:textId="75399647" w:rsidR="00AF7EBE" w:rsidRDefault="00AF7EBE" w:rsidP="005A5F46">
      <w:pPr>
        <w:spacing w:line="240" w:lineRule="auto"/>
        <w:rPr>
          <w:rFonts w:cs="Arial"/>
          <w:szCs w:val="20"/>
          <w:lang w:eastAsia="sl-SI"/>
        </w:rPr>
      </w:pPr>
    </w:p>
    <w:p w14:paraId="3D47285D" w14:textId="542B0281" w:rsidR="00AF7EBE" w:rsidRDefault="00AF7EBE" w:rsidP="005A5F46">
      <w:pPr>
        <w:spacing w:line="240" w:lineRule="auto"/>
        <w:rPr>
          <w:rFonts w:eastAsia="Times New Roman" w:cs="Arial"/>
          <w:szCs w:val="20"/>
          <w:lang w:eastAsia="sl-SI"/>
        </w:rPr>
      </w:pPr>
      <w:r w:rsidRPr="00AF7EBE">
        <w:rPr>
          <w:rFonts w:eastAsia="Times New Roman" w:cs="Arial"/>
          <w:szCs w:val="20"/>
          <w:lang w:eastAsia="sl-SI"/>
        </w:rPr>
        <w:t>Če ponudnik cene za posamezno postavko ne vpiše ali vpiše znak “0”, “/” ali “—“ oziroma smiselno enak znak, se šteje, da je nevpisana cena nič EUR.</w:t>
      </w:r>
    </w:p>
    <w:p w14:paraId="110BFC56" w14:textId="13DC312F" w:rsidR="00D00429" w:rsidRDefault="00D00429" w:rsidP="005A5F46">
      <w:pPr>
        <w:spacing w:line="240" w:lineRule="auto"/>
        <w:rPr>
          <w:rFonts w:eastAsia="Times New Roman" w:cs="Arial"/>
          <w:szCs w:val="20"/>
          <w:lang w:eastAsia="sl-SI"/>
        </w:rPr>
      </w:pPr>
    </w:p>
    <w:p w14:paraId="0157858F" w14:textId="5833D2F4" w:rsidR="00D00429" w:rsidRDefault="00D00429" w:rsidP="005A5F46">
      <w:pPr>
        <w:spacing w:line="240" w:lineRule="auto"/>
        <w:rPr>
          <w:rFonts w:eastAsia="Times New Roman" w:cs="Arial"/>
          <w:szCs w:val="20"/>
          <w:lang w:eastAsia="sl-SI"/>
        </w:rPr>
      </w:pPr>
      <w:r>
        <w:rPr>
          <w:rFonts w:eastAsia="Times New Roman" w:cs="Arial"/>
          <w:szCs w:val="20"/>
          <w:lang w:eastAsia="sl-SI"/>
        </w:rPr>
        <w:t xml:space="preserve">Ponudnik </w:t>
      </w:r>
      <w:r w:rsidR="00E9634F">
        <w:rPr>
          <w:rFonts w:eastAsia="Times New Roman" w:cs="Arial"/>
          <w:szCs w:val="20"/>
          <w:lang w:eastAsia="sl-SI"/>
        </w:rPr>
        <w:t>ponudi</w:t>
      </w:r>
      <w:r>
        <w:rPr>
          <w:rFonts w:eastAsia="Times New Roman" w:cs="Arial"/>
          <w:szCs w:val="20"/>
          <w:lang w:eastAsia="sl-SI"/>
        </w:rPr>
        <w:t xml:space="preserve"> </w:t>
      </w:r>
      <w:r w:rsidR="00E9634F">
        <w:rPr>
          <w:rFonts w:eastAsia="Times New Roman" w:cs="Arial"/>
          <w:szCs w:val="20"/>
          <w:lang w:eastAsia="sl-SI"/>
        </w:rPr>
        <w:t xml:space="preserve">postavke v </w:t>
      </w:r>
      <w:r>
        <w:rPr>
          <w:rFonts w:eastAsia="Times New Roman" w:cs="Arial"/>
          <w:szCs w:val="20"/>
          <w:lang w:eastAsia="sl-SI"/>
        </w:rPr>
        <w:t>stolpc</w:t>
      </w:r>
      <w:r w:rsidR="00E9634F">
        <w:rPr>
          <w:rFonts w:eastAsia="Times New Roman" w:cs="Arial"/>
          <w:szCs w:val="20"/>
          <w:lang w:eastAsia="sl-SI"/>
        </w:rPr>
        <w:t>u</w:t>
      </w:r>
      <w:r>
        <w:rPr>
          <w:rFonts w:eastAsia="Times New Roman" w:cs="Arial"/>
          <w:szCs w:val="20"/>
          <w:lang w:eastAsia="sl-SI"/>
        </w:rPr>
        <w:t xml:space="preserve"> »</w:t>
      </w:r>
      <w:r w:rsidRPr="00D00429">
        <w:rPr>
          <w:rFonts w:eastAsia="Times New Roman" w:cs="Arial"/>
          <w:szCs w:val="20"/>
          <w:lang w:eastAsia="sl-SI"/>
        </w:rPr>
        <w:t>Cena na enoto mere v EUR</w:t>
      </w:r>
      <w:r w:rsidR="00F0169A" w:rsidRPr="00F0169A">
        <w:rPr>
          <w:rFonts w:eastAsia="Times New Roman" w:cs="Arial"/>
          <w:szCs w:val="20"/>
          <w:lang w:eastAsia="sl-SI"/>
        </w:rPr>
        <w:t xml:space="preserve"> </w:t>
      </w:r>
      <w:r w:rsidR="00F0169A" w:rsidRPr="00D00429">
        <w:rPr>
          <w:rFonts w:eastAsia="Times New Roman" w:cs="Arial"/>
          <w:szCs w:val="20"/>
          <w:lang w:eastAsia="sl-SI"/>
        </w:rPr>
        <w:t>z DDV</w:t>
      </w:r>
      <w:r>
        <w:rPr>
          <w:rFonts w:eastAsia="Times New Roman" w:cs="Arial"/>
          <w:szCs w:val="20"/>
          <w:lang w:eastAsia="sl-SI"/>
        </w:rPr>
        <w:t xml:space="preserve">« in </w:t>
      </w:r>
      <w:r w:rsidR="00E9634F">
        <w:rPr>
          <w:rFonts w:eastAsia="Times New Roman" w:cs="Arial"/>
          <w:szCs w:val="20"/>
          <w:lang w:eastAsia="sl-SI"/>
        </w:rPr>
        <w:t xml:space="preserve">postavke v </w:t>
      </w:r>
      <w:r>
        <w:rPr>
          <w:rFonts w:eastAsia="Times New Roman" w:cs="Arial"/>
          <w:szCs w:val="20"/>
          <w:lang w:eastAsia="sl-SI"/>
        </w:rPr>
        <w:t>stolpc</w:t>
      </w:r>
      <w:r w:rsidR="00E9634F">
        <w:rPr>
          <w:rFonts w:eastAsia="Times New Roman" w:cs="Arial"/>
          <w:szCs w:val="20"/>
          <w:lang w:eastAsia="sl-SI"/>
        </w:rPr>
        <w:t>u</w:t>
      </w:r>
      <w:r>
        <w:rPr>
          <w:rFonts w:eastAsia="Times New Roman" w:cs="Arial"/>
          <w:szCs w:val="20"/>
          <w:lang w:eastAsia="sl-SI"/>
        </w:rPr>
        <w:t xml:space="preserve"> »</w:t>
      </w:r>
      <w:r w:rsidRPr="00D00429">
        <w:rPr>
          <w:rFonts w:eastAsia="Times New Roman" w:cs="Arial"/>
          <w:szCs w:val="20"/>
          <w:lang w:eastAsia="sl-SI"/>
        </w:rPr>
        <w:t>Vrednost za celotno količino v EUR z DDV</w:t>
      </w:r>
      <w:r>
        <w:rPr>
          <w:rFonts w:eastAsia="Times New Roman" w:cs="Arial"/>
          <w:szCs w:val="20"/>
          <w:lang w:eastAsia="sl-SI"/>
        </w:rPr>
        <w:t>«.</w:t>
      </w:r>
    </w:p>
    <w:p w14:paraId="66CDF12F" w14:textId="05AA8E9D" w:rsidR="00D00429" w:rsidRDefault="00D00429" w:rsidP="005A5F46">
      <w:pPr>
        <w:spacing w:line="240" w:lineRule="auto"/>
        <w:rPr>
          <w:rFonts w:eastAsia="Times New Roman" w:cs="Arial"/>
          <w:szCs w:val="20"/>
          <w:lang w:eastAsia="sl-SI"/>
        </w:rPr>
      </w:pPr>
    </w:p>
    <w:p w14:paraId="7B2DDE25" w14:textId="06FCC5FA" w:rsidR="00D00429" w:rsidRPr="005A5F46" w:rsidRDefault="00E9634F" w:rsidP="005A5F46">
      <w:pPr>
        <w:spacing w:line="240" w:lineRule="auto"/>
        <w:rPr>
          <w:rFonts w:eastAsia="Times New Roman" w:cs="Arial"/>
          <w:szCs w:val="20"/>
          <w:lang w:eastAsia="sl-SI"/>
        </w:rPr>
      </w:pPr>
      <w:r>
        <w:rPr>
          <w:rFonts w:eastAsia="Times New Roman" w:cs="Arial"/>
          <w:szCs w:val="20"/>
          <w:lang w:eastAsia="sl-SI"/>
        </w:rPr>
        <w:t>Vrednosti v s</w:t>
      </w:r>
      <w:r w:rsidR="00D00429">
        <w:rPr>
          <w:rFonts w:eastAsia="Times New Roman" w:cs="Arial"/>
          <w:szCs w:val="20"/>
          <w:lang w:eastAsia="sl-SI"/>
        </w:rPr>
        <w:t>tolpc</w:t>
      </w:r>
      <w:r>
        <w:rPr>
          <w:rFonts w:eastAsia="Times New Roman" w:cs="Arial"/>
          <w:szCs w:val="20"/>
          <w:lang w:eastAsia="sl-SI"/>
        </w:rPr>
        <w:t>u</w:t>
      </w:r>
      <w:r w:rsidR="00D00429">
        <w:rPr>
          <w:rFonts w:eastAsia="Times New Roman" w:cs="Arial"/>
          <w:szCs w:val="20"/>
          <w:lang w:eastAsia="sl-SI"/>
        </w:rPr>
        <w:t xml:space="preserve"> »</w:t>
      </w:r>
      <w:r w:rsidR="00D00429" w:rsidRPr="00D00429">
        <w:rPr>
          <w:rFonts w:eastAsia="Times New Roman" w:cs="Arial"/>
          <w:szCs w:val="20"/>
          <w:lang w:eastAsia="sl-SI"/>
        </w:rPr>
        <w:t>Vrednost za celotno količino v EUR z DDV</w:t>
      </w:r>
      <w:r w:rsidR="00D00429">
        <w:rPr>
          <w:rFonts w:eastAsia="Times New Roman" w:cs="Arial"/>
          <w:szCs w:val="20"/>
          <w:lang w:eastAsia="sl-SI"/>
        </w:rPr>
        <w:t xml:space="preserve"> ponudnik </w:t>
      </w:r>
      <w:r>
        <w:rPr>
          <w:rFonts w:eastAsia="Times New Roman" w:cs="Arial"/>
          <w:szCs w:val="20"/>
          <w:lang w:eastAsia="sl-SI"/>
        </w:rPr>
        <w:t xml:space="preserve">izračuna na način, da množi </w:t>
      </w:r>
      <w:r w:rsidR="00BF5A95">
        <w:rPr>
          <w:rFonts w:eastAsia="Times New Roman" w:cs="Arial"/>
          <w:szCs w:val="20"/>
          <w:lang w:eastAsia="sl-SI"/>
        </w:rPr>
        <w:t xml:space="preserve">postavke v stolpcu »Količine« </w:t>
      </w:r>
      <w:r w:rsidR="006552DB">
        <w:rPr>
          <w:rFonts w:eastAsia="Times New Roman" w:cs="Arial"/>
          <w:szCs w:val="20"/>
          <w:lang w:eastAsia="sl-SI"/>
        </w:rPr>
        <w:t>s</w:t>
      </w:r>
      <w:r w:rsidR="00BF5A95">
        <w:rPr>
          <w:rFonts w:eastAsia="Times New Roman" w:cs="Arial"/>
          <w:szCs w:val="20"/>
          <w:lang w:eastAsia="sl-SI"/>
        </w:rPr>
        <w:t xml:space="preserve"> postavkami v </w:t>
      </w:r>
      <w:r w:rsidR="00BF5A95" w:rsidRPr="00BF5A95">
        <w:rPr>
          <w:rFonts w:eastAsia="Times New Roman" w:cs="Arial"/>
          <w:szCs w:val="20"/>
          <w:lang w:eastAsia="sl-SI"/>
        </w:rPr>
        <w:t>stolpcu »Cena na enoto mere v EUR</w:t>
      </w:r>
      <w:r w:rsidR="00F0169A">
        <w:rPr>
          <w:rFonts w:eastAsia="Times New Roman" w:cs="Arial"/>
          <w:szCs w:val="20"/>
          <w:lang w:eastAsia="sl-SI"/>
        </w:rPr>
        <w:t xml:space="preserve"> </w:t>
      </w:r>
      <w:r w:rsidR="00F0169A" w:rsidRPr="00D00429">
        <w:rPr>
          <w:rFonts w:eastAsia="Times New Roman" w:cs="Arial"/>
          <w:szCs w:val="20"/>
          <w:lang w:eastAsia="sl-SI"/>
        </w:rPr>
        <w:t>z DDV</w:t>
      </w:r>
      <w:r w:rsidR="00BF5A95" w:rsidRPr="00BF5A95">
        <w:rPr>
          <w:rFonts w:eastAsia="Times New Roman" w:cs="Arial"/>
          <w:szCs w:val="20"/>
          <w:lang w:eastAsia="sl-SI"/>
        </w:rPr>
        <w:t>«</w:t>
      </w:r>
      <w:r w:rsidR="005F3FEB">
        <w:rPr>
          <w:rFonts w:eastAsia="Times New Roman" w:cs="Arial"/>
          <w:szCs w:val="20"/>
          <w:lang w:eastAsia="sl-SI"/>
        </w:rPr>
        <w:t>.</w:t>
      </w:r>
    </w:p>
    <w:p w14:paraId="36902B81" w14:textId="77777777" w:rsidR="005A5F46" w:rsidRPr="005A5F46" w:rsidRDefault="005A5F46" w:rsidP="005A5F46">
      <w:pPr>
        <w:spacing w:line="240" w:lineRule="auto"/>
        <w:rPr>
          <w:rFonts w:eastAsia="Times New Roman" w:cs="Arial"/>
          <w:szCs w:val="20"/>
          <w:lang w:eastAsia="sl-SI"/>
        </w:rPr>
      </w:pPr>
    </w:p>
    <w:p w14:paraId="53E1D63E" w14:textId="61DD7840" w:rsidR="005A5F46" w:rsidRPr="005A5F46" w:rsidRDefault="005A5F46" w:rsidP="005A5F46">
      <w:pPr>
        <w:spacing w:line="240" w:lineRule="auto"/>
        <w:rPr>
          <w:rFonts w:eastAsia="Times New Roman" w:cs="Arial"/>
          <w:szCs w:val="20"/>
          <w:lang w:eastAsia="sl-SI"/>
        </w:rPr>
      </w:pPr>
      <w:r w:rsidRPr="005A5F46">
        <w:rPr>
          <w:rFonts w:eastAsia="Times New Roman" w:cs="Arial"/>
          <w:szCs w:val="20"/>
          <w:lang w:eastAsia="sl-SI"/>
        </w:rPr>
        <w:t xml:space="preserve">Ponudnik ne sme spreminjati </w:t>
      </w:r>
      <w:r w:rsidR="006561A2">
        <w:rPr>
          <w:rFonts w:eastAsia="Times New Roman" w:cs="Arial"/>
          <w:szCs w:val="20"/>
          <w:lang w:eastAsia="sl-SI"/>
        </w:rPr>
        <w:t xml:space="preserve">obstoječe </w:t>
      </w:r>
      <w:r w:rsidRPr="005A5F46">
        <w:rPr>
          <w:rFonts w:eastAsia="Times New Roman" w:cs="Arial"/>
          <w:szCs w:val="20"/>
          <w:lang w:eastAsia="sl-SI"/>
        </w:rPr>
        <w:t>vsebine predračuna.</w:t>
      </w:r>
    </w:p>
    <w:p w14:paraId="19E4F552" w14:textId="77777777" w:rsidR="005A5F46" w:rsidRPr="005A5F46" w:rsidRDefault="005A5F46" w:rsidP="005A5F46">
      <w:pPr>
        <w:spacing w:line="240" w:lineRule="auto"/>
        <w:rPr>
          <w:rFonts w:eastAsia="Times New Roman" w:cs="Arial"/>
          <w:szCs w:val="20"/>
          <w:lang w:eastAsia="sl-SI"/>
        </w:rPr>
      </w:pPr>
    </w:p>
    <w:p w14:paraId="7FA41ABC" w14:textId="77777777" w:rsidR="005A5F46" w:rsidRPr="005A5F46" w:rsidRDefault="005A5F46" w:rsidP="005A5F46">
      <w:pPr>
        <w:spacing w:line="240" w:lineRule="auto"/>
        <w:rPr>
          <w:rFonts w:eastAsia="Times New Roman" w:cs="Arial"/>
          <w:szCs w:val="20"/>
          <w:lang w:eastAsia="sl-SI"/>
        </w:rPr>
      </w:pPr>
      <w:r w:rsidRPr="005A5F46">
        <w:rPr>
          <w:rFonts w:eastAsia="Times New Roman" w:cs="Arial"/>
          <w:szCs w:val="20"/>
          <w:lang w:eastAsia="sl-SI"/>
        </w:rPr>
        <w:t xml:space="preserve">Ponudnik skladno z navedenimi zahtevami izpolni tudi Povzetek predračuna (rekapitulacija). </w:t>
      </w:r>
    </w:p>
    <w:p w14:paraId="55A2973B" w14:textId="77777777" w:rsidR="005A5F46" w:rsidRPr="005A5F46" w:rsidRDefault="005A5F46" w:rsidP="005A5F46">
      <w:pPr>
        <w:spacing w:line="240" w:lineRule="auto"/>
        <w:rPr>
          <w:rFonts w:eastAsia="Times New Roman" w:cs="Arial"/>
          <w:szCs w:val="20"/>
          <w:lang w:eastAsia="sl-SI"/>
        </w:rPr>
      </w:pPr>
    </w:p>
    <w:p w14:paraId="599092DD" w14:textId="5A8A4F2F" w:rsidR="005A5F46" w:rsidRDefault="005A5F46" w:rsidP="005A5F46">
      <w:pPr>
        <w:spacing w:line="240" w:lineRule="auto"/>
        <w:rPr>
          <w:rFonts w:eastAsia="Times New Roman" w:cs="Arial"/>
          <w:szCs w:val="20"/>
          <w:lang w:eastAsia="sl-SI"/>
        </w:rPr>
      </w:pPr>
      <w:r w:rsidRPr="005A5F46">
        <w:rPr>
          <w:rFonts w:eastAsia="Times New Roman" w:cs="Arial"/>
          <w:szCs w:val="20"/>
          <w:lang w:eastAsia="sl-SI"/>
        </w:rPr>
        <w:t>V primeru, da bo naročnik pri pregledu in ocenjevanju ponudb odkril očitne računske napake, bo ravnal v skladu s sedmim odstavkom 89. člena ZJN-3.</w:t>
      </w:r>
    </w:p>
    <w:p w14:paraId="54B8DC08" w14:textId="52DDFE4A" w:rsidR="003E4417" w:rsidRDefault="003E4417" w:rsidP="005A5F46">
      <w:pPr>
        <w:spacing w:line="240" w:lineRule="auto"/>
        <w:rPr>
          <w:rFonts w:eastAsia="Times New Roman" w:cs="Arial"/>
          <w:szCs w:val="20"/>
          <w:lang w:eastAsia="sl-SI"/>
        </w:rPr>
      </w:pPr>
    </w:p>
    <w:p w14:paraId="5178BEBB" w14:textId="7E3A65A8" w:rsidR="003E4417" w:rsidRPr="003E4417" w:rsidRDefault="003E4417" w:rsidP="003E4417">
      <w:pPr>
        <w:spacing w:line="240" w:lineRule="auto"/>
        <w:rPr>
          <w:rFonts w:eastAsia="Times New Roman" w:cs="Arial"/>
          <w:szCs w:val="20"/>
          <w:lang w:eastAsia="sl-SI"/>
        </w:rPr>
      </w:pPr>
      <w:r w:rsidRPr="003E4417">
        <w:rPr>
          <w:rFonts w:eastAsia="Times New Roman" w:cs="Arial"/>
          <w:szCs w:val="20"/>
          <w:lang w:eastAsia="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w:t>
      </w:r>
      <w:r w:rsidR="00C70E17" w:rsidRPr="00C70E17">
        <w:rPr>
          <w:rFonts w:eastAsia="Times New Roman" w:cs="Arial"/>
          <w:szCs w:val="20"/>
          <w:lang w:eastAsia="sl-SI"/>
        </w:rPr>
        <w:t>Povzetek predračuna (rekapitulacija)</w:t>
      </w:r>
      <w:r w:rsidR="00C70E17">
        <w:rPr>
          <w:rFonts w:eastAsia="Times New Roman" w:cs="Arial"/>
          <w:szCs w:val="20"/>
          <w:lang w:eastAsia="sl-SI"/>
        </w:rPr>
        <w:t>«</w:t>
      </w:r>
      <w:r w:rsidRPr="003E4417">
        <w:rPr>
          <w:rFonts w:eastAsia="Times New Roman" w:cs="Arial"/>
          <w:szCs w:val="20"/>
          <w:lang w:eastAsia="sl-SI"/>
        </w:rPr>
        <w:t xml:space="preserve"> v obliki word, excel ali pdf, obrazec »Ponudbeni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2039FE47" w14:textId="77777777" w:rsidR="003E4417" w:rsidRPr="003E4417" w:rsidRDefault="003E4417" w:rsidP="003E4417">
      <w:pPr>
        <w:spacing w:line="240" w:lineRule="auto"/>
        <w:rPr>
          <w:rFonts w:eastAsia="Times New Roman" w:cs="Arial"/>
          <w:szCs w:val="20"/>
          <w:lang w:eastAsia="sl-SI"/>
        </w:rPr>
      </w:pPr>
    </w:p>
    <w:p w14:paraId="6BDCA44F" w14:textId="3D0AEDE5" w:rsidR="003E4417" w:rsidRDefault="003E4417" w:rsidP="003E4417">
      <w:pPr>
        <w:spacing w:line="240" w:lineRule="auto"/>
        <w:rPr>
          <w:rFonts w:eastAsia="Times New Roman" w:cs="Arial"/>
          <w:szCs w:val="20"/>
          <w:lang w:eastAsia="sl-SI"/>
        </w:rPr>
      </w:pPr>
      <w:r w:rsidRPr="003E4417">
        <w:rPr>
          <w:rFonts w:eastAsia="Times New Roman" w:cs="Arial"/>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celotni Predračun, ki je predložen v razdelku »Dokumenti«, del »Ostale priloge«.</w:t>
      </w:r>
    </w:p>
    <w:p w14:paraId="67553D5C" w14:textId="4C1FE416" w:rsidR="00603C73" w:rsidRDefault="00603C73" w:rsidP="003E4417">
      <w:pPr>
        <w:spacing w:line="240" w:lineRule="auto"/>
        <w:rPr>
          <w:rFonts w:eastAsia="Times New Roman" w:cs="Arial"/>
          <w:szCs w:val="20"/>
          <w:lang w:eastAsia="sl-SI"/>
        </w:rPr>
      </w:pPr>
    </w:p>
    <w:p w14:paraId="450DEDB6" w14:textId="77777777" w:rsidR="00603C73" w:rsidRDefault="00603C73" w:rsidP="00603C7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851FF0">
        <w:rPr>
          <w:rFonts w:cs="Arial"/>
        </w:rPr>
        <w:t xml:space="preserve">Seznam artiklov je razviden iz obrazca </w:t>
      </w:r>
      <w:r>
        <w:rPr>
          <w:rFonts w:cs="Arial"/>
        </w:rPr>
        <w:t>»</w:t>
      </w:r>
      <w:r w:rsidRPr="00851FF0">
        <w:rPr>
          <w:rFonts w:cs="Arial"/>
        </w:rPr>
        <w:t>Predračun</w:t>
      </w:r>
      <w:r>
        <w:rPr>
          <w:rFonts w:cs="Arial"/>
        </w:rPr>
        <w:t>«</w:t>
      </w:r>
      <w:r w:rsidRPr="00851FF0">
        <w:rPr>
          <w:rFonts w:cs="Arial"/>
        </w:rPr>
        <w:t xml:space="preserve">. V primeru da je v seznamu opis artikla nadomeščen s sklicem na blagovno znamko in/ali na komercialni naziv artikla, velja enako, kot da sta za opisom besedici »ali enakovredno«, tako da lahko ponudnik ponudi natanko navedeno vrsto artikla ali po </w:t>
      </w:r>
      <w:r>
        <w:rPr>
          <w:rFonts w:cs="Arial"/>
        </w:rPr>
        <w:t>opisu</w:t>
      </w:r>
      <w:r w:rsidRPr="00851FF0">
        <w:rPr>
          <w:rFonts w:cs="Arial"/>
        </w:rPr>
        <w:t xml:space="preserve"> enakovreden artikel. </w:t>
      </w:r>
    </w:p>
    <w:p w14:paraId="0A986596" w14:textId="77777777" w:rsidR="003E4417" w:rsidRPr="003E4417" w:rsidRDefault="003E4417" w:rsidP="003E4417">
      <w:pPr>
        <w:spacing w:line="240" w:lineRule="auto"/>
        <w:rPr>
          <w:rFonts w:eastAsia="Times New Roman" w:cs="Arial"/>
          <w:szCs w:val="20"/>
          <w:lang w:eastAsia="sl-SI"/>
        </w:rPr>
      </w:pPr>
    </w:p>
    <w:p w14:paraId="29713F7D" w14:textId="137DDAC6" w:rsidR="003E4417" w:rsidRDefault="003E4417" w:rsidP="003E4417">
      <w:pPr>
        <w:spacing w:line="240" w:lineRule="auto"/>
        <w:rPr>
          <w:rFonts w:eastAsia="Times New Roman" w:cs="Arial"/>
          <w:szCs w:val="20"/>
          <w:lang w:eastAsia="sl-SI"/>
        </w:rPr>
      </w:pPr>
      <w:r w:rsidRPr="003E4417">
        <w:rPr>
          <w:rFonts w:eastAsia="Times New Roman" w:cs="Arial"/>
          <w:szCs w:val="20"/>
          <w:lang w:eastAsia="sl-SI"/>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65DAB166" w14:textId="77777777" w:rsidR="005A5F46" w:rsidRPr="00F54DF7" w:rsidRDefault="005A5F46" w:rsidP="00541B10">
      <w:pPr>
        <w:spacing w:line="240" w:lineRule="auto"/>
        <w:rPr>
          <w:rFonts w:eastAsia="Times New Roman" w:cs="Arial"/>
          <w:szCs w:val="20"/>
          <w:lang w:eastAsia="sl-SI"/>
        </w:rPr>
      </w:pPr>
    </w:p>
    <w:p w14:paraId="612C46B4" w14:textId="1D02F241" w:rsidR="00C422AE" w:rsidRPr="00C20766" w:rsidRDefault="00B90434" w:rsidP="00C20766">
      <w:pPr>
        <w:pStyle w:val="Naslov3"/>
      </w:pPr>
      <w:bookmarkStart w:id="65" w:name="_Toc164406440"/>
      <w:bookmarkStart w:id="66" w:name="_Toc447015426"/>
      <w:r w:rsidRPr="00C20766">
        <w:t>Obrazec »</w:t>
      </w:r>
      <w:r w:rsidR="0096610A" w:rsidRPr="00C20766">
        <w:t>ESPD</w:t>
      </w:r>
      <w:r w:rsidRPr="00C20766">
        <w:t>«</w:t>
      </w:r>
      <w:r w:rsidR="0096610A" w:rsidRPr="00C20766">
        <w:t xml:space="preserve"> - za vse gospodarske subjekte</w:t>
      </w:r>
      <w:bookmarkEnd w:id="65"/>
    </w:p>
    <w:p w14:paraId="151463DC" w14:textId="4786FEEE" w:rsidR="00C422AE" w:rsidRDefault="00C422AE" w:rsidP="00820E9F"/>
    <w:p w14:paraId="00F94F1D" w14:textId="77777777" w:rsidR="00EB481D" w:rsidRPr="00EB481D" w:rsidRDefault="00EB481D" w:rsidP="00EB481D">
      <w:pPr>
        <w:spacing w:line="240" w:lineRule="auto"/>
        <w:rPr>
          <w:rFonts w:eastAsia="Times New Roman" w:cs="Arial"/>
          <w:szCs w:val="20"/>
        </w:rPr>
      </w:pPr>
      <w:r w:rsidRPr="00EB481D">
        <w:rPr>
          <w:rFonts w:eastAsia="Times New Roman"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6BEC92" w14:textId="77777777" w:rsidR="00EB481D" w:rsidRDefault="00EB481D" w:rsidP="00EB481D">
      <w:pPr>
        <w:spacing w:line="240" w:lineRule="auto"/>
        <w:rPr>
          <w:rFonts w:eastAsia="Times New Roman" w:cs="Arial"/>
          <w:szCs w:val="20"/>
        </w:rPr>
      </w:pPr>
    </w:p>
    <w:p w14:paraId="775CB232" w14:textId="1FA09474" w:rsidR="00EB481D" w:rsidRPr="00EB481D" w:rsidRDefault="00EB481D" w:rsidP="00EB481D">
      <w:pPr>
        <w:spacing w:line="240" w:lineRule="auto"/>
        <w:rPr>
          <w:rFonts w:eastAsia="Times New Roman" w:cs="Arial"/>
          <w:szCs w:val="20"/>
        </w:rPr>
      </w:pPr>
      <w:r w:rsidRPr="00EB481D">
        <w:rPr>
          <w:rFonts w:eastAsia="Times New Roman" w:cs="Arial"/>
          <w:szCs w:val="20"/>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 ter izjavo, da ne obstaja izključitveni razlog, določen v podtočki 5 poglavja 9.1 Razlogi za izključitev teh navodil.</w:t>
      </w:r>
    </w:p>
    <w:p w14:paraId="3A2D1DE1" w14:textId="77777777" w:rsidR="00EB481D" w:rsidRPr="00EB481D" w:rsidRDefault="00EB481D" w:rsidP="00EB481D">
      <w:pPr>
        <w:spacing w:line="240" w:lineRule="auto"/>
        <w:rPr>
          <w:rFonts w:eastAsia="Times New Roman" w:cs="Arial"/>
          <w:szCs w:val="20"/>
        </w:rPr>
      </w:pPr>
    </w:p>
    <w:p w14:paraId="6FE00D8A" w14:textId="77777777" w:rsidR="00EB481D" w:rsidRPr="00EB481D" w:rsidRDefault="00EB481D" w:rsidP="00EB481D">
      <w:pPr>
        <w:spacing w:line="240" w:lineRule="auto"/>
        <w:rPr>
          <w:rFonts w:eastAsia="Times New Roman" w:cs="Arial"/>
          <w:szCs w:val="20"/>
        </w:rPr>
      </w:pPr>
      <w:r w:rsidRPr="00EB481D">
        <w:rPr>
          <w:rFonts w:eastAsia="Times New Roman" w:cs="Arial"/>
          <w:szCs w:val="20"/>
        </w:rPr>
        <w:t>V primeru, da je v obrazcu ESPD zahtevan obvezen vnos v posamezno polje, naročnik pa se v predmetni dokumentaciji naročila v zvezi s tem poljem ni nič opredelil, ponudnik vpiše poljuben številčni ali črkovni znak.</w:t>
      </w:r>
    </w:p>
    <w:p w14:paraId="017447F2" w14:textId="77777777" w:rsidR="00EB481D" w:rsidRPr="00EB481D" w:rsidRDefault="00EB481D" w:rsidP="00EB481D">
      <w:pPr>
        <w:spacing w:line="240" w:lineRule="auto"/>
        <w:rPr>
          <w:rFonts w:eastAsia="Times New Roman" w:cs="Arial"/>
          <w:szCs w:val="20"/>
        </w:rPr>
      </w:pPr>
    </w:p>
    <w:p w14:paraId="64F8B61A" w14:textId="77777777" w:rsidR="00EB481D" w:rsidRPr="00EB481D" w:rsidRDefault="00EB481D" w:rsidP="00EB481D">
      <w:pPr>
        <w:spacing w:line="240" w:lineRule="auto"/>
        <w:rPr>
          <w:rFonts w:eastAsia="Times New Roman" w:cs="Arial"/>
          <w:szCs w:val="20"/>
        </w:rPr>
      </w:pPr>
      <w:r w:rsidRPr="00EB481D">
        <w:rPr>
          <w:rFonts w:eastAsia="Times New Roman" w:cs="Arial"/>
          <w:szCs w:val="20"/>
        </w:rPr>
        <w:t>Navedbe v ESPD in/ali dokazila, ki ji predloži gospodarski subjekt, morajo biti veljavni.</w:t>
      </w:r>
    </w:p>
    <w:p w14:paraId="346EDD36" w14:textId="77777777" w:rsidR="00EB481D" w:rsidRPr="00EB481D" w:rsidRDefault="00EB481D" w:rsidP="00EB481D">
      <w:pPr>
        <w:spacing w:line="240" w:lineRule="auto"/>
        <w:rPr>
          <w:rFonts w:eastAsia="Times New Roman" w:cs="Arial"/>
          <w:szCs w:val="20"/>
        </w:rPr>
      </w:pPr>
    </w:p>
    <w:p w14:paraId="1C2936CA" w14:textId="1FC89C04" w:rsidR="00EB481D" w:rsidRPr="00EB481D" w:rsidRDefault="00EB481D" w:rsidP="00EB481D">
      <w:pPr>
        <w:spacing w:line="240" w:lineRule="auto"/>
        <w:rPr>
          <w:rFonts w:eastAsia="Times New Roman" w:cs="Arial"/>
          <w:szCs w:val="20"/>
        </w:rPr>
      </w:pPr>
      <w:r w:rsidRPr="00EB481D">
        <w:rPr>
          <w:rFonts w:eastAsia="Times New Roman" w:cs="Arial"/>
          <w:szCs w:val="20"/>
        </w:rPr>
        <w:t xml:space="preserve">Gospodarski subjekt naročnikov obrazec ESPD (datoteka XML) uvozi na spletni povezavi: </w:t>
      </w:r>
      <w:r w:rsidRPr="00EB481D">
        <w:rPr>
          <w:rStyle w:val="Hiperpovezava"/>
          <w:bCs/>
        </w:rPr>
        <w:t>https://ejn.gov.si/espd</w:t>
      </w:r>
      <w:r w:rsidRPr="00EB481D">
        <w:rPr>
          <w:rFonts w:eastAsia="Times New Roman" w:cs="Arial"/>
          <w:szCs w:val="20"/>
        </w:rPr>
        <w:t xml:space="preserve"> in v njega neposredno vnese zahtevane podatke.</w:t>
      </w:r>
    </w:p>
    <w:p w14:paraId="74279283" w14:textId="77777777" w:rsidR="00EB481D" w:rsidRPr="00EB481D" w:rsidRDefault="00EB481D" w:rsidP="00EB481D">
      <w:pPr>
        <w:spacing w:line="240" w:lineRule="auto"/>
        <w:rPr>
          <w:rFonts w:eastAsia="Times New Roman" w:cs="Arial"/>
          <w:szCs w:val="20"/>
        </w:rPr>
      </w:pPr>
    </w:p>
    <w:p w14:paraId="2D2C8F19" w14:textId="345D71B2" w:rsidR="00EB481D" w:rsidRPr="00EB481D" w:rsidRDefault="00EB481D" w:rsidP="00EB481D">
      <w:pPr>
        <w:spacing w:line="240" w:lineRule="auto"/>
        <w:rPr>
          <w:rFonts w:eastAsia="Times New Roman" w:cs="Arial"/>
          <w:szCs w:val="20"/>
        </w:rPr>
      </w:pPr>
      <w:r w:rsidRPr="00EB481D">
        <w:rPr>
          <w:rFonts w:eastAsia="Times New Roman" w:cs="Arial"/>
          <w:szCs w:val="20"/>
        </w:rPr>
        <w:t>Izpolnjen in podpisan ESPD mora biti v ponudbi priložen za vse gospodarske subjekte, ki v kakršni koli vlogi sodelujejo v ponudbi (ponudnik, sodelujoči ponudniki v primeru skupne ponudbe).</w:t>
      </w:r>
    </w:p>
    <w:p w14:paraId="217A6DF4" w14:textId="77777777" w:rsidR="00EB481D" w:rsidRPr="00EB481D" w:rsidRDefault="00EB481D" w:rsidP="00EB481D">
      <w:pPr>
        <w:spacing w:line="240" w:lineRule="auto"/>
        <w:rPr>
          <w:rFonts w:eastAsia="Times New Roman" w:cs="Arial"/>
          <w:szCs w:val="20"/>
        </w:rPr>
      </w:pPr>
    </w:p>
    <w:p w14:paraId="70D8E222" w14:textId="77777777" w:rsidR="00EB481D" w:rsidRPr="00EB481D" w:rsidRDefault="00EB481D" w:rsidP="00EB481D">
      <w:pPr>
        <w:spacing w:line="240" w:lineRule="auto"/>
        <w:rPr>
          <w:rFonts w:eastAsia="Times New Roman" w:cs="Arial"/>
          <w:szCs w:val="20"/>
        </w:rPr>
      </w:pPr>
      <w:r w:rsidRPr="00EB481D">
        <w:rPr>
          <w:rFonts w:eastAsia="Times New Roman" w:cs="Arial"/>
          <w:szCs w:val="20"/>
        </w:rPr>
        <w:t xml:space="preserve">Ponudnik, ki v sistemu e-JN oddaja ponudbo, naloži svoj ESPD v razdelek »Dokumenti«, del »ESPD – ponudnik«, ESPD ostalih sodelujočih pa naloži v razdelek »Sodelujoči«, del »ESPD – ostali sodelujoči«. </w:t>
      </w:r>
      <w:r w:rsidRPr="00EB481D">
        <w:rPr>
          <w:rFonts w:eastAsia="Times New Roman" w:cs="Arial"/>
          <w:szCs w:val="20"/>
        </w:rPr>
        <w:lastRenderedPageBreak/>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B6830E8" w14:textId="77777777" w:rsidR="00EB481D" w:rsidRPr="00EB481D" w:rsidRDefault="00EB481D" w:rsidP="00EB481D">
      <w:pPr>
        <w:spacing w:line="240" w:lineRule="auto"/>
        <w:rPr>
          <w:rFonts w:eastAsia="Times New Roman" w:cs="Arial"/>
          <w:szCs w:val="20"/>
        </w:rPr>
      </w:pPr>
    </w:p>
    <w:p w14:paraId="7729062D" w14:textId="77777777" w:rsidR="00EB481D" w:rsidRPr="00EB481D" w:rsidRDefault="00EB481D" w:rsidP="00EB481D">
      <w:pPr>
        <w:spacing w:line="240" w:lineRule="auto"/>
        <w:rPr>
          <w:rFonts w:eastAsia="Times New Roman" w:cs="Arial"/>
          <w:szCs w:val="20"/>
        </w:rPr>
      </w:pPr>
      <w:r w:rsidRPr="00EB481D">
        <w:rPr>
          <w:rFonts w:eastAsia="Times New Roman" w:cs="Arial"/>
          <w:szCs w:val="20"/>
        </w:rPr>
        <w:t>Za ostale sodelujoče ponudnik v razdelek »Sodelujoči«, del »ESPD – ostali sodelujoči« priloži podpisane ESPD v pdf. obliki, ali v elektronski obliki podpisan xml.</w:t>
      </w:r>
    </w:p>
    <w:p w14:paraId="7C457F8B" w14:textId="77777777" w:rsidR="00504BEE" w:rsidRPr="00A2402A" w:rsidRDefault="00504BEE" w:rsidP="00A2402A">
      <w:pPr>
        <w:spacing w:line="0" w:lineRule="atLeast"/>
      </w:pPr>
    </w:p>
    <w:p w14:paraId="6C03BFD4" w14:textId="37A69DDE" w:rsidR="00BB17F6" w:rsidRPr="00A832C7" w:rsidRDefault="00F9245B" w:rsidP="00A832C7">
      <w:pPr>
        <w:pStyle w:val="Naslov2"/>
        <w:ind w:left="357"/>
      </w:pPr>
      <w:bookmarkStart w:id="67" w:name="_Toc530406921"/>
      <w:r w:rsidRPr="00A832C7">
        <w:t xml:space="preserve"> </w:t>
      </w:r>
      <w:bookmarkStart w:id="68" w:name="_Toc164406441"/>
      <w:r w:rsidR="00BB17F6" w:rsidRPr="00A832C7">
        <w:t>Drugi dokumenti ponudbe</w:t>
      </w:r>
      <w:bookmarkEnd w:id="67"/>
      <w:bookmarkEnd w:id="68"/>
    </w:p>
    <w:p w14:paraId="39677224" w14:textId="77777777" w:rsidR="00C422AE" w:rsidRPr="00F54DF7" w:rsidRDefault="00C422AE" w:rsidP="00820E9F"/>
    <w:p w14:paraId="31825980" w14:textId="77777777" w:rsidR="000E1701" w:rsidRPr="000E1701" w:rsidRDefault="000E1701" w:rsidP="000E1701">
      <w:pPr>
        <w:rPr>
          <w:rFonts w:eastAsia="Times New Roman" w:cs="Arial"/>
          <w:szCs w:val="20"/>
          <w:lang w:eastAsia="sl-SI"/>
        </w:rPr>
      </w:pPr>
      <w:r w:rsidRPr="000E1701">
        <w:rPr>
          <w:rFonts w:eastAsia="Times New Roman" w:cs="Arial"/>
          <w:szCs w:val="20"/>
          <w:lang w:eastAsia="sl-SI"/>
        </w:rPr>
        <w:t>Ponudnik mora ostale dokumente ponudbene dokumentacije naložiti v informacijski sistem e-JN v razdelek »Drugi dokumenti«.</w:t>
      </w:r>
    </w:p>
    <w:p w14:paraId="43475F52" w14:textId="77777777" w:rsidR="000E1701" w:rsidRDefault="000E1701" w:rsidP="000E1701">
      <w:pPr>
        <w:rPr>
          <w:rFonts w:eastAsia="Times New Roman" w:cs="Arial"/>
          <w:szCs w:val="20"/>
          <w:lang w:eastAsia="sl-SI"/>
        </w:rPr>
      </w:pPr>
    </w:p>
    <w:p w14:paraId="6B9F5C23" w14:textId="34733866" w:rsidR="000E1701" w:rsidRDefault="000E1701" w:rsidP="000E1701">
      <w:pPr>
        <w:rPr>
          <w:rFonts w:eastAsia="Times New Roman" w:cs="Arial"/>
          <w:szCs w:val="20"/>
          <w:lang w:eastAsia="sl-SI"/>
        </w:rPr>
      </w:pPr>
      <w:r w:rsidRPr="000E1701">
        <w:rPr>
          <w:rFonts w:eastAsia="Times New Roman" w:cs="Arial"/>
          <w:szCs w:val="20"/>
          <w:lang w:eastAsia="sl-SI"/>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bookmarkEnd w:id="66"/>
    <w:p w14:paraId="0C182779" w14:textId="0B6EF07E" w:rsidR="0087726C" w:rsidRPr="00F54DF7" w:rsidRDefault="0087726C" w:rsidP="00F96FBF">
      <w:pPr>
        <w:rPr>
          <w:rFonts w:cs="Arial"/>
          <w:szCs w:val="20"/>
        </w:rPr>
      </w:pPr>
    </w:p>
    <w:p w14:paraId="05F56979" w14:textId="37FB5502" w:rsidR="00035EB8" w:rsidRPr="00A832C7" w:rsidRDefault="00035EB8" w:rsidP="00A832C7">
      <w:pPr>
        <w:pStyle w:val="Naslov2"/>
        <w:ind w:left="357"/>
      </w:pPr>
      <w:bookmarkStart w:id="69" w:name="_Toc530406925"/>
      <w:bookmarkStart w:id="70" w:name="_Toc164406442"/>
      <w:r w:rsidRPr="00A832C7">
        <w:t>Druga določila za pripravo ponudbe</w:t>
      </w:r>
      <w:bookmarkEnd w:id="69"/>
      <w:bookmarkEnd w:id="70"/>
    </w:p>
    <w:p w14:paraId="32DBEF32" w14:textId="77777777" w:rsidR="00035EB8" w:rsidRPr="00F54DF7" w:rsidRDefault="00035EB8" w:rsidP="00035EB8">
      <w:pPr>
        <w:rPr>
          <w:rFonts w:cs="Arial"/>
          <w:szCs w:val="20"/>
        </w:rPr>
      </w:pPr>
    </w:p>
    <w:p w14:paraId="797BC5BB" w14:textId="7D1B4920" w:rsidR="00D24657" w:rsidRPr="00C20766" w:rsidRDefault="00035EB8" w:rsidP="00C20766">
      <w:pPr>
        <w:pStyle w:val="Naslov3"/>
      </w:pPr>
      <w:bookmarkStart w:id="71" w:name="_Toc336851754"/>
      <w:bookmarkStart w:id="72" w:name="_Toc336851802"/>
      <w:bookmarkStart w:id="73" w:name="_Toc512264045"/>
      <w:bookmarkStart w:id="74" w:name="_Toc164406443"/>
      <w:r w:rsidRPr="00C20766">
        <w:t>Skupna ponudba</w:t>
      </w:r>
      <w:bookmarkEnd w:id="71"/>
      <w:bookmarkEnd w:id="72"/>
      <w:bookmarkEnd w:id="73"/>
      <w:bookmarkEnd w:id="74"/>
    </w:p>
    <w:p w14:paraId="60A71606" w14:textId="77777777" w:rsidR="00F24E7D" w:rsidRPr="006E1D64" w:rsidRDefault="00F24E7D" w:rsidP="006E1D64">
      <w:pPr>
        <w:rPr>
          <w:rFonts w:cs="Arial"/>
          <w:szCs w:val="20"/>
        </w:rPr>
      </w:pPr>
    </w:p>
    <w:p w14:paraId="51E3D030" w14:textId="1F14F627" w:rsidR="00FF4E8E" w:rsidRDefault="00035EB8" w:rsidP="00035EB8">
      <w:pPr>
        <w:rPr>
          <w:rFonts w:cs="Arial"/>
        </w:rPr>
      </w:pPr>
      <w:r w:rsidRPr="00F54DF7">
        <w:rPr>
          <w:rFonts w:cs="Arial"/>
          <w:szCs w:val="20"/>
        </w:rPr>
        <w:t>V primeru, da skupina gospodarskih subjektov predloži skupno ponudbo, mora vsak gospodarski subjekt izpolnjevati vse pogoje iz točke 9.1.1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0233F4F6" w14:textId="77777777" w:rsidR="00504BEE" w:rsidRDefault="00504BEE" w:rsidP="00035EB8">
      <w:pPr>
        <w:rPr>
          <w:rFonts w:cs="Arial"/>
          <w:szCs w:val="20"/>
        </w:rPr>
      </w:pPr>
    </w:p>
    <w:p w14:paraId="16F595C8" w14:textId="0463F607" w:rsidR="00310E9D" w:rsidRDefault="00310E9D" w:rsidP="00035EB8">
      <w:pPr>
        <w:rPr>
          <w:rFonts w:cs="Arial"/>
          <w:szCs w:val="20"/>
        </w:rPr>
      </w:pPr>
      <w:r w:rsidRPr="00F54DF7">
        <w:rPr>
          <w:rFonts w:cs="Arial"/>
          <w:szCs w:val="20"/>
        </w:rPr>
        <w:t>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4FD38430" w14:textId="77777777" w:rsidR="00310E9D" w:rsidRDefault="00310E9D" w:rsidP="00035EB8">
      <w:pPr>
        <w:rPr>
          <w:rFonts w:cs="Arial"/>
          <w:szCs w:val="20"/>
        </w:rPr>
      </w:pPr>
    </w:p>
    <w:p w14:paraId="730EED28" w14:textId="57ECA6C6" w:rsidR="00A33E4A" w:rsidRPr="00F54DF7" w:rsidRDefault="00A33E4A" w:rsidP="00035EB8">
      <w:pPr>
        <w:rPr>
          <w:rFonts w:cs="Arial"/>
          <w:szCs w:val="20"/>
        </w:rPr>
      </w:pPr>
      <w:r w:rsidRPr="00EF27A2">
        <w:rPr>
          <w:rFonts w:cs="Arial"/>
          <w:szCs w:val="20"/>
        </w:rPr>
        <w:t xml:space="preserve">Če skupna ponudba ni podana za </w:t>
      </w:r>
      <w:r w:rsidR="00504BEE" w:rsidRPr="00EF27A2">
        <w:rPr>
          <w:rFonts w:cs="Arial"/>
          <w:szCs w:val="20"/>
        </w:rPr>
        <w:t>vse</w:t>
      </w:r>
      <w:r w:rsidRPr="00EF27A2">
        <w:rPr>
          <w:rFonts w:cs="Arial"/>
          <w:szCs w:val="20"/>
        </w:rPr>
        <w:t xml:space="preserve"> sklop</w:t>
      </w:r>
      <w:r w:rsidR="00EF27A2" w:rsidRPr="00EF27A2">
        <w:rPr>
          <w:rFonts w:cs="Arial"/>
          <w:szCs w:val="20"/>
        </w:rPr>
        <w:t>e</w:t>
      </w:r>
      <w:r w:rsidRPr="00EF27A2">
        <w:rPr>
          <w:rFonts w:cs="Arial"/>
          <w:szCs w:val="20"/>
        </w:rPr>
        <w:t>, naj bo iz obrazca ESPD razvidno, za kater</w:t>
      </w:r>
      <w:r w:rsidR="00B25F75" w:rsidRPr="00EF27A2">
        <w:rPr>
          <w:rFonts w:cs="Arial"/>
          <w:szCs w:val="20"/>
        </w:rPr>
        <w:t>i</w:t>
      </w:r>
      <w:r w:rsidR="00EF27A2" w:rsidRPr="00EF27A2">
        <w:rPr>
          <w:rFonts w:cs="Arial"/>
          <w:szCs w:val="20"/>
        </w:rPr>
        <w:t>/e</w:t>
      </w:r>
      <w:r w:rsidRPr="00EF27A2">
        <w:rPr>
          <w:rFonts w:cs="Arial"/>
          <w:szCs w:val="20"/>
        </w:rPr>
        <w:t xml:space="preserve"> sklop</w:t>
      </w:r>
      <w:r w:rsidR="00EF27A2" w:rsidRPr="00EF27A2">
        <w:rPr>
          <w:rFonts w:cs="Arial"/>
          <w:szCs w:val="20"/>
        </w:rPr>
        <w:t>/e</w:t>
      </w:r>
      <w:r w:rsidRPr="00EF27A2">
        <w:rPr>
          <w:rFonts w:cs="Arial"/>
          <w:szCs w:val="20"/>
        </w:rPr>
        <w:t xml:space="preserve"> je podana skupna ponudba in kateri skupni ponudniki oddajajo ponudbo za posamezen sklop.</w:t>
      </w:r>
    </w:p>
    <w:p w14:paraId="0441223B" w14:textId="77777777" w:rsidR="0022233A" w:rsidRDefault="0022233A" w:rsidP="00035EB8">
      <w:pPr>
        <w:rPr>
          <w:rFonts w:cs="Arial"/>
        </w:rPr>
      </w:pPr>
    </w:p>
    <w:p w14:paraId="369E0A52" w14:textId="77777777" w:rsidR="00035EB8" w:rsidRPr="00F54DF7" w:rsidRDefault="00035EB8" w:rsidP="00035EB8">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035EB8">
      <w:pPr>
        <w:rPr>
          <w:rFonts w:cs="Arial"/>
          <w:szCs w:val="20"/>
        </w:rPr>
      </w:pPr>
    </w:p>
    <w:p w14:paraId="646E37C8" w14:textId="77777777" w:rsidR="00A33E4A" w:rsidRPr="00F54DF7" w:rsidRDefault="00A33E4A" w:rsidP="00A33E4A">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735ED3A3" w14:textId="77777777" w:rsidR="00A33E4A" w:rsidRPr="00F54DF7" w:rsidRDefault="00A33E4A" w:rsidP="00A33E4A">
      <w:pPr>
        <w:rPr>
          <w:rFonts w:eastAsia="Times New Roman" w:cs="Arial"/>
          <w:szCs w:val="20"/>
        </w:rPr>
      </w:pPr>
    </w:p>
    <w:p w14:paraId="17EA0835" w14:textId="2B6B2FF5" w:rsidR="00A33E4A" w:rsidRPr="00F54DF7" w:rsidRDefault="00A33E4A" w:rsidP="00A33E4A">
      <w:pPr>
        <w:rPr>
          <w:rFonts w:eastAsia="Times New Roman" w:cs="Arial"/>
          <w:szCs w:val="20"/>
        </w:rPr>
      </w:pPr>
      <w:r w:rsidRPr="00F54DF7">
        <w:rPr>
          <w:rFonts w:eastAsia="Times New Roman" w:cs="Arial"/>
          <w:szCs w:val="20"/>
        </w:rPr>
        <w:t xml:space="preserve">V primeru, da skupina ponudnikov predloži skupno ponudbo, v informacijski sistem e-JN naloži </w:t>
      </w:r>
      <w:r w:rsidR="00464B08" w:rsidRPr="00464B08">
        <w:rPr>
          <w:rFonts w:eastAsia="Times New Roman" w:cs="Arial"/>
          <w:szCs w:val="20"/>
        </w:rPr>
        <w:t xml:space="preserve">en obrazec </w:t>
      </w:r>
      <w:r w:rsidR="003607BA" w:rsidRPr="003607BA">
        <w:rPr>
          <w:rFonts w:eastAsia="Times New Roman" w:cs="Arial"/>
          <w:szCs w:val="20"/>
        </w:rPr>
        <w:t>»</w:t>
      </w:r>
      <w:r w:rsidR="003607BA">
        <w:rPr>
          <w:rFonts w:eastAsia="Times New Roman" w:cs="Arial"/>
          <w:szCs w:val="20"/>
        </w:rPr>
        <w:t>P</w:t>
      </w:r>
      <w:r w:rsidR="003607BA" w:rsidRPr="003607BA">
        <w:rPr>
          <w:rFonts w:eastAsia="Times New Roman" w:cs="Arial"/>
          <w:szCs w:val="20"/>
        </w:rPr>
        <w:t xml:space="preserve">redračun« in </w:t>
      </w:r>
      <w:r w:rsidR="003607BA">
        <w:rPr>
          <w:rFonts w:eastAsia="Times New Roman" w:cs="Arial"/>
          <w:szCs w:val="20"/>
        </w:rPr>
        <w:t xml:space="preserve">en obrazec </w:t>
      </w:r>
      <w:r w:rsidR="003607BA" w:rsidRPr="003607BA">
        <w:rPr>
          <w:rFonts w:eastAsia="Times New Roman" w:cs="Arial"/>
          <w:szCs w:val="20"/>
        </w:rPr>
        <w:t>»</w:t>
      </w:r>
      <w:r w:rsidR="003607BA">
        <w:rPr>
          <w:rFonts w:eastAsia="Times New Roman" w:cs="Arial"/>
          <w:szCs w:val="20"/>
        </w:rPr>
        <w:t>P</w:t>
      </w:r>
      <w:r w:rsidR="003607BA" w:rsidRPr="003607BA">
        <w:rPr>
          <w:rFonts w:eastAsia="Times New Roman" w:cs="Arial"/>
          <w:szCs w:val="20"/>
        </w:rPr>
        <w:t>ovzetek predračuna (rekapitulacija)«</w:t>
      </w:r>
      <w:r w:rsidR="003607BA">
        <w:rPr>
          <w:rFonts w:eastAsia="Times New Roman" w:cs="Arial"/>
          <w:szCs w:val="20"/>
        </w:rPr>
        <w:t>.</w:t>
      </w:r>
    </w:p>
    <w:p w14:paraId="3863B6F2" w14:textId="77777777" w:rsidR="00A33E4A" w:rsidRPr="00F54DF7" w:rsidRDefault="00A33E4A" w:rsidP="00035EB8">
      <w:pPr>
        <w:rPr>
          <w:rFonts w:cs="Arial"/>
          <w:szCs w:val="20"/>
        </w:rPr>
      </w:pPr>
    </w:p>
    <w:p w14:paraId="31E83A92" w14:textId="697F3E2E" w:rsidR="00035EB8" w:rsidRPr="00F54DF7" w:rsidRDefault="00035EB8" w:rsidP="00035EB8">
      <w:pPr>
        <w:rPr>
          <w:rFonts w:cs="Arial"/>
          <w:szCs w:val="20"/>
        </w:rPr>
      </w:pPr>
      <w:r w:rsidRPr="00076943">
        <w:rPr>
          <w:rFonts w:cs="Arial"/>
          <w:szCs w:val="20"/>
        </w:rPr>
        <w:t>Finančno zavarovanje lahko</w:t>
      </w:r>
      <w:r w:rsidRPr="00F54DF7">
        <w:rPr>
          <w:rFonts w:cs="Arial"/>
          <w:szCs w:val="20"/>
        </w:rPr>
        <w:t xml:space="preserve"> predloži samo eden izmed gospodarskih subjektov,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035EB8">
      <w:pPr>
        <w:rPr>
          <w:rFonts w:cs="Arial"/>
          <w:szCs w:val="20"/>
        </w:rPr>
      </w:pPr>
    </w:p>
    <w:p w14:paraId="54BD2C5F" w14:textId="26B1597E" w:rsidR="00D67D23" w:rsidRDefault="00035EB8" w:rsidP="00F96FBF">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0479CB3" w14:textId="77777777" w:rsidR="00B762F4" w:rsidRPr="00F54DF7" w:rsidRDefault="00B762F4" w:rsidP="00F96FBF">
      <w:pPr>
        <w:rPr>
          <w:rFonts w:cs="Arial"/>
          <w:szCs w:val="20"/>
        </w:rPr>
      </w:pPr>
    </w:p>
    <w:p w14:paraId="4FF095FC" w14:textId="5273ED4E" w:rsidR="003F7D4F" w:rsidRPr="00C20766" w:rsidRDefault="003F7D4F" w:rsidP="00C20766">
      <w:pPr>
        <w:pStyle w:val="Naslov3"/>
      </w:pPr>
      <w:bookmarkStart w:id="75" w:name="_Toc336851756"/>
      <w:bookmarkStart w:id="76" w:name="_Toc336851804"/>
      <w:bookmarkStart w:id="77" w:name="_Toc164406444"/>
      <w:r w:rsidRPr="00C20766">
        <w:t>Variantne ponudbe</w:t>
      </w:r>
      <w:bookmarkEnd w:id="75"/>
      <w:bookmarkEnd w:id="76"/>
      <w:bookmarkEnd w:id="77"/>
    </w:p>
    <w:p w14:paraId="21AF73F4" w14:textId="77777777" w:rsidR="00D24657" w:rsidRPr="00F54DF7" w:rsidRDefault="00D24657" w:rsidP="00820E9F"/>
    <w:p w14:paraId="0D6AA55D" w14:textId="77777777" w:rsidR="003F7D4F" w:rsidRPr="00F54DF7" w:rsidRDefault="003F7D4F" w:rsidP="00F96FBF">
      <w:pPr>
        <w:rPr>
          <w:rFonts w:cs="Arial"/>
          <w:szCs w:val="20"/>
        </w:rPr>
      </w:pPr>
      <w:r w:rsidRPr="00F54DF7">
        <w:rPr>
          <w:rFonts w:cs="Arial"/>
          <w:szCs w:val="20"/>
        </w:rPr>
        <w:t>Variantne ponudbe niso dopuščene.</w:t>
      </w:r>
    </w:p>
    <w:p w14:paraId="3BF7A693" w14:textId="77777777" w:rsidR="00757311" w:rsidRPr="00F54DF7" w:rsidRDefault="00757311" w:rsidP="00F96FBF">
      <w:pPr>
        <w:rPr>
          <w:rFonts w:cs="Arial"/>
          <w:szCs w:val="20"/>
        </w:rPr>
      </w:pPr>
    </w:p>
    <w:p w14:paraId="17D57B50" w14:textId="31E5A274" w:rsidR="00D24657" w:rsidRPr="00C20766" w:rsidRDefault="003F7D4F" w:rsidP="00C20766">
      <w:pPr>
        <w:pStyle w:val="Naslov3"/>
      </w:pPr>
      <w:bookmarkStart w:id="78" w:name="_Toc336851757"/>
      <w:bookmarkStart w:id="79" w:name="_Toc336851805"/>
      <w:bookmarkStart w:id="80" w:name="_Toc164406445"/>
      <w:r w:rsidRPr="00C20766">
        <w:t>Jezik ponudbe</w:t>
      </w:r>
      <w:bookmarkEnd w:id="78"/>
      <w:bookmarkEnd w:id="79"/>
      <w:bookmarkEnd w:id="80"/>
    </w:p>
    <w:p w14:paraId="65BF9192" w14:textId="77777777" w:rsidR="00D24657" w:rsidRPr="00F54DF7" w:rsidRDefault="00D24657" w:rsidP="00820E9F"/>
    <w:p w14:paraId="1C1DBB83" w14:textId="33AA2BE3" w:rsidR="008D6433" w:rsidRDefault="008D6433" w:rsidP="00F96FBF">
      <w:pPr>
        <w:rPr>
          <w:rFonts w:cs="Arial"/>
          <w:szCs w:val="20"/>
        </w:rPr>
      </w:pPr>
      <w:r w:rsidRPr="008D6433">
        <w:rPr>
          <w:rFonts w:cs="Arial"/>
          <w:szCs w:val="20"/>
        </w:rPr>
        <w:t>Javno naročilo poteka, ob upoštevanju določil 36. člena ZJN-3, v slovenskem jeziku.</w:t>
      </w:r>
    </w:p>
    <w:p w14:paraId="1FC446A7" w14:textId="77777777" w:rsidR="008D6433" w:rsidRDefault="008D6433" w:rsidP="00F96FBF">
      <w:pPr>
        <w:rPr>
          <w:rFonts w:cs="Arial"/>
          <w:szCs w:val="20"/>
        </w:rPr>
      </w:pPr>
    </w:p>
    <w:p w14:paraId="1D35A4AC" w14:textId="27AC67FA" w:rsidR="00DE61EB" w:rsidRDefault="003F7D4F" w:rsidP="00F96FBF">
      <w:pPr>
        <w:rPr>
          <w:rFonts w:cs="Arial"/>
          <w:szCs w:val="20"/>
        </w:rPr>
      </w:pPr>
      <w:r w:rsidRPr="00F54DF7">
        <w:rPr>
          <w:rFonts w:cs="Arial"/>
          <w:szCs w:val="20"/>
        </w:rPr>
        <w:t xml:space="preserve">Vsi dokumenti v zvezi s ponudbo </w:t>
      </w:r>
      <w:r w:rsidR="002A367F" w:rsidRPr="00F54DF7">
        <w:rPr>
          <w:rFonts w:cs="Arial"/>
          <w:szCs w:val="20"/>
        </w:rPr>
        <w:t>morajo biti v slovenskem jeziku</w:t>
      </w:r>
      <w:r w:rsidR="00DE61EB" w:rsidRPr="00F54DF7">
        <w:rPr>
          <w:rFonts w:cs="Arial"/>
          <w:szCs w:val="20"/>
        </w:rPr>
        <w:t>.</w:t>
      </w:r>
    </w:p>
    <w:p w14:paraId="2839D5A2" w14:textId="77777777" w:rsidR="00F518B7" w:rsidRPr="00F54DF7" w:rsidRDefault="00F518B7" w:rsidP="00F96FBF">
      <w:pPr>
        <w:rPr>
          <w:rFonts w:eastAsia="Times New Roman" w:cs="Arial"/>
          <w:szCs w:val="20"/>
          <w:lang w:eastAsia="sl-SI"/>
        </w:rPr>
      </w:pPr>
    </w:p>
    <w:p w14:paraId="4DC573E7" w14:textId="23C5CB08" w:rsidR="009139AC" w:rsidRPr="00C20766" w:rsidRDefault="009139AC" w:rsidP="00C20766">
      <w:pPr>
        <w:pStyle w:val="Naslov3"/>
      </w:pPr>
      <w:bookmarkStart w:id="81" w:name="_Toc336851759"/>
      <w:bookmarkStart w:id="82" w:name="_Toc336851807"/>
      <w:bookmarkStart w:id="83" w:name="_Toc164406446"/>
      <w:r w:rsidRPr="00C20766">
        <w:t>Veljavnost ponudbe</w:t>
      </w:r>
      <w:bookmarkEnd w:id="81"/>
      <w:bookmarkEnd w:id="82"/>
      <w:bookmarkEnd w:id="83"/>
    </w:p>
    <w:p w14:paraId="30C74757" w14:textId="77777777" w:rsidR="00D24657" w:rsidRPr="00F54DF7" w:rsidRDefault="00D24657" w:rsidP="00820E9F"/>
    <w:p w14:paraId="3C00EB1A" w14:textId="0FBD7AE1" w:rsidR="007E1087" w:rsidRDefault="007E1087" w:rsidP="007E1087">
      <w:pPr>
        <w:spacing w:line="260" w:lineRule="exact"/>
        <w:rPr>
          <w:rFonts w:cs="Arial"/>
          <w:b/>
        </w:rPr>
      </w:pPr>
      <w:r w:rsidRPr="00653155">
        <w:rPr>
          <w:rFonts w:cs="Arial"/>
        </w:rPr>
        <w:t xml:space="preserve">Ponudba mora veljati </w:t>
      </w:r>
      <w:r>
        <w:rPr>
          <w:rFonts w:cs="Arial"/>
          <w:b/>
        </w:rPr>
        <w:t xml:space="preserve">še </w:t>
      </w:r>
      <w:r w:rsidR="00B762F4">
        <w:rPr>
          <w:rFonts w:cs="Arial"/>
          <w:b/>
        </w:rPr>
        <w:t>osem</w:t>
      </w:r>
      <w:r>
        <w:rPr>
          <w:rFonts w:cs="Arial"/>
          <w:b/>
        </w:rPr>
        <w:t xml:space="preserve"> mesecev od objave naročila na portalu javnih naročil.</w:t>
      </w:r>
    </w:p>
    <w:p w14:paraId="436F61BC" w14:textId="23054A68" w:rsidR="00846FB6" w:rsidRDefault="00846FB6" w:rsidP="00F96FBF">
      <w:pPr>
        <w:rPr>
          <w:rFonts w:cs="Arial"/>
          <w:szCs w:val="20"/>
        </w:rPr>
      </w:pPr>
    </w:p>
    <w:p w14:paraId="609B47F2" w14:textId="77777777" w:rsidR="0080479A" w:rsidRDefault="00846FB6" w:rsidP="00F96FBF">
      <w:pPr>
        <w:rPr>
          <w:rFonts w:cs="Arial"/>
          <w:szCs w:val="20"/>
        </w:rPr>
      </w:pPr>
      <w:r w:rsidRPr="00846FB6">
        <w:rPr>
          <w:rFonts w:cs="Arial"/>
          <w:szCs w:val="20"/>
        </w:rPr>
        <w:t xml:space="preserve">V izjemnih okoliščinah bo naročnik lahko zahteval, da ponudniki podaljšajo čas veljavnosti ponudb za določeno dodatno obdobje. </w:t>
      </w:r>
    </w:p>
    <w:p w14:paraId="3CF2A24B" w14:textId="77777777" w:rsidR="0080479A" w:rsidRDefault="0080479A" w:rsidP="00F96FBF">
      <w:pPr>
        <w:rPr>
          <w:rFonts w:cs="Arial"/>
          <w:szCs w:val="20"/>
        </w:rPr>
      </w:pPr>
    </w:p>
    <w:p w14:paraId="1D043AD8" w14:textId="4023EAC7" w:rsidR="00846FB6" w:rsidRPr="00F54DF7" w:rsidRDefault="00846FB6" w:rsidP="00F96FB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F96FBF">
      <w:pPr>
        <w:rPr>
          <w:rFonts w:cs="Arial"/>
          <w:szCs w:val="20"/>
        </w:rPr>
      </w:pPr>
    </w:p>
    <w:p w14:paraId="338A460F" w14:textId="50D1FD51" w:rsidR="00BB1E26" w:rsidRPr="00C20766" w:rsidRDefault="009139AC" w:rsidP="00C20766">
      <w:pPr>
        <w:pStyle w:val="Naslov3"/>
      </w:pPr>
      <w:bookmarkStart w:id="84" w:name="_Toc336851760"/>
      <w:bookmarkStart w:id="85" w:name="_Toc336851808"/>
      <w:bookmarkStart w:id="86" w:name="_Toc164406447"/>
      <w:r w:rsidRPr="00C20766">
        <w:t>Stroški ponudbe</w:t>
      </w:r>
      <w:bookmarkEnd w:id="84"/>
      <w:bookmarkEnd w:id="85"/>
      <w:bookmarkEnd w:id="86"/>
    </w:p>
    <w:p w14:paraId="34D9B300" w14:textId="77777777" w:rsidR="00D24657" w:rsidRPr="00F54DF7" w:rsidRDefault="00D24657" w:rsidP="00820E9F"/>
    <w:p w14:paraId="71081BE7" w14:textId="5CE58A30" w:rsidR="009139AC" w:rsidRPr="00F54DF7" w:rsidRDefault="009139AC" w:rsidP="00F96FB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F96FBF">
      <w:pPr>
        <w:rPr>
          <w:rFonts w:cs="Arial"/>
          <w:szCs w:val="20"/>
        </w:rPr>
      </w:pPr>
    </w:p>
    <w:p w14:paraId="4B7BECDB" w14:textId="2BB7E557" w:rsidR="002E70A6" w:rsidRPr="00F54DF7" w:rsidRDefault="002E70A6" w:rsidP="00F96FBF">
      <w:pPr>
        <w:pStyle w:val="Naslov1"/>
        <w:spacing w:line="260" w:lineRule="atLeast"/>
        <w:rPr>
          <w:rFonts w:cs="Arial"/>
          <w:sz w:val="20"/>
          <w:szCs w:val="20"/>
        </w:rPr>
      </w:pPr>
      <w:bookmarkStart w:id="87" w:name="_Toc336851763"/>
      <w:bookmarkStart w:id="88" w:name="_Toc336851811"/>
      <w:bookmarkStart w:id="89" w:name="_Toc164406448"/>
      <w:r w:rsidRPr="00F54DF7">
        <w:rPr>
          <w:rFonts w:cs="Arial"/>
          <w:sz w:val="20"/>
          <w:szCs w:val="20"/>
        </w:rPr>
        <w:t>obvestilo o odločitvi o oddaji naročila</w:t>
      </w:r>
      <w:bookmarkEnd w:id="87"/>
      <w:bookmarkEnd w:id="88"/>
      <w:bookmarkEnd w:id="89"/>
    </w:p>
    <w:p w14:paraId="6C3A6B97" w14:textId="77777777" w:rsidR="002E70A6" w:rsidRPr="00F54DF7" w:rsidRDefault="002E70A6" w:rsidP="00F96FBF">
      <w:pPr>
        <w:rPr>
          <w:rFonts w:cs="Arial"/>
          <w:szCs w:val="20"/>
        </w:rPr>
      </w:pPr>
    </w:p>
    <w:p w14:paraId="183E7E7D" w14:textId="77777777" w:rsidR="002E70A6" w:rsidRPr="00F54DF7" w:rsidRDefault="002E70A6" w:rsidP="00F96FB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F96FBF">
      <w:pPr>
        <w:rPr>
          <w:rFonts w:cs="Arial"/>
          <w:szCs w:val="20"/>
        </w:rPr>
      </w:pPr>
    </w:p>
    <w:p w14:paraId="7B18B36A" w14:textId="1AD9D8B0" w:rsidR="009139AC" w:rsidRPr="00F54DF7" w:rsidRDefault="009139AC" w:rsidP="00F96FBF">
      <w:pPr>
        <w:pStyle w:val="Naslov1"/>
        <w:spacing w:line="260" w:lineRule="atLeast"/>
        <w:rPr>
          <w:rFonts w:cs="Arial"/>
          <w:sz w:val="20"/>
          <w:szCs w:val="20"/>
        </w:rPr>
      </w:pPr>
      <w:bookmarkStart w:id="90" w:name="_Toc336851761"/>
      <w:bookmarkStart w:id="91" w:name="_Toc336851809"/>
      <w:bookmarkStart w:id="92" w:name="_Toc164406449"/>
      <w:r w:rsidRPr="00F54DF7">
        <w:rPr>
          <w:rFonts w:cs="Arial"/>
          <w:sz w:val="20"/>
          <w:szCs w:val="20"/>
        </w:rPr>
        <w:t>odstop od izvedbe javnega naročila</w:t>
      </w:r>
      <w:bookmarkEnd w:id="90"/>
      <w:bookmarkEnd w:id="91"/>
      <w:bookmarkEnd w:id="92"/>
    </w:p>
    <w:p w14:paraId="7DA7D999" w14:textId="77777777" w:rsidR="008E4247" w:rsidRPr="00F54DF7" w:rsidRDefault="008E4247" w:rsidP="00F96FBF">
      <w:pPr>
        <w:rPr>
          <w:rFonts w:cs="Arial"/>
          <w:szCs w:val="20"/>
        </w:rPr>
      </w:pPr>
    </w:p>
    <w:p w14:paraId="2B53B898" w14:textId="351AB509" w:rsidR="007467D8" w:rsidRPr="00F54DF7" w:rsidRDefault="007467D8" w:rsidP="00F96FBF">
      <w:pPr>
        <w:rPr>
          <w:rFonts w:eastAsia="Times New Roman" w:cs="Arial"/>
          <w:color w:val="000000"/>
          <w:szCs w:val="20"/>
          <w:lang w:eastAsia="sl-SI"/>
        </w:rPr>
      </w:pPr>
      <w:r w:rsidRPr="00F54DF7">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F96FBF">
      <w:pPr>
        <w:rPr>
          <w:rFonts w:eastAsia="Times New Roman" w:cs="Arial"/>
          <w:color w:val="000000"/>
          <w:szCs w:val="20"/>
          <w:lang w:eastAsia="sl-SI"/>
        </w:rPr>
      </w:pPr>
    </w:p>
    <w:p w14:paraId="5C7B4448" w14:textId="558D78CE" w:rsidR="00C76D91" w:rsidRPr="00F54DF7" w:rsidRDefault="00C76D91" w:rsidP="00F96FBF">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45DD7C5B" w14:textId="77777777" w:rsidR="008E4247" w:rsidRPr="00F54DF7" w:rsidRDefault="008E4247" w:rsidP="00F96FBF">
      <w:pPr>
        <w:rPr>
          <w:rFonts w:cs="Arial"/>
          <w:szCs w:val="20"/>
        </w:rPr>
      </w:pPr>
    </w:p>
    <w:p w14:paraId="6C63649B" w14:textId="476912BA" w:rsidR="00C3600B" w:rsidRPr="00A832C7" w:rsidRDefault="002B1F2A" w:rsidP="00A832C7">
      <w:pPr>
        <w:pStyle w:val="Naslov1"/>
        <w:spacing w:line="260" w:lineRule="atLeast"/>
        <w:rPr>
          <w:rFonts w:cs="Arial"/>
          <w:sz w:val="20"/>
          <w:szCs w:val="20"/>
        </w:rPr>
      </w:pPr>
      <w:bookmarkStart w:id="93" w:name="_Toc530406936"/>
      <w:bookmarkStart w:id="94" w:name="_Toc164406450"/>
      <w:r>
        <w:rPr>
          <w:rFonts w:cs="Arial"/>
          <w:sz w:val="20"/>
          <w:szCs w:val="20"/>
        </w:rPr>
        <w:t xml:space="preserve">KROVNA </w:t>
      </w:r>
      <w:r w:rsidR="00C3600B" w:rsidRPr="00A832C7">
        <w:rPr>
          <w:rFonts w:cs="Arial"/>
          <w:sz w:val="20"/>
          <w:szCs w:val="20"/>
        </w:rPr>
        <w:t>POGODBA</w:t>
      </w:r>
      <w:bookmarkEnd w:id="93"/>
      <w:bookmarkEnd w:id="94"/>
    </w:p>
    <w:p w14:paraId="3C1778A2" w14:textId="1ADF2513" w:rsidR="00C3600B" w:rsidRDefault="00C3600B" w:rsidP="00C3600B">
      <w:pPr>
        <w:rPr>
          <w:rFonts w:cs="Arial"/>
          <w:szCs w:val="20"/>
        </w:rPr>
      </w:pPr>
    </w:p>
    <w:p w14:paraId="492AF1D3" w14:textId="7FA272F0" w:rsidR="00D72EB1" w:rsidRPr="00D72EB1" w:rsidRDefault="00394DC7" w:rsidP="00D72EB1">
      <w:pPr>
        <w:spacing w:line="0" w:lineRule="atLeast"/>
        <w:rPr>
          <w:rFonts w:cs="Arial"/>
          <w:szCs w:val="20"/>
        </w:rPr>
      </w:pPr>
      <w:r w:rsidRPr="00394DC7">
        <w:rPr>
          <w:rFonts w:cs="Arial"/>
          <w:szCs w:val="20"/>
        </w:rPr>
        <w:t xml:space="preserve">Krovno/e pogodbo/e bo/do izbrani ponudnik/i podpisal/i z Ministrstvom za javno upravo, neposredne pogodbe pa s posamezni naročniki, ki so navedeni v </w:t>
      </w:r>
      <w:r w:rsidR="006B736C">
        <w:rPr>
          <w:rFonts w:cs="Arial"/>
          <w:szCs w:val="20"/>
        </w:rPr>
        <w:t>prilogi 1 vzorca krovne pogodbe</w:t>
      </w:r>
      <w:r w:rsidRPr="00394DC7">
        <w:rPr>
          <w:rFonts w:cs="Arial"/>
          <w:szCs w:val="20"/>
        </w:rPr>
        <w:t>.</w:t>
      </w:r>
      <w:r w:rsidR="002136F2">
        <w:rPr>
          <w:rFonts w:cs="Arial"/>
          <w:szCs w:val="20"/>
        </w:rPr>
        <w:t xml:space="preserve"> </w:t>
      </w:r>
      <w:r>
        <w:rPr>
          <w:rFonts w:cs="Arial"/>
          <w:szCs w:val="20"/>
        </w:rPr>
        <w:t>Krovna p</w:t>
      </w:r>
      <w:r w:rsidR="002136F2" w:rsidRPr="002136F2">
        <w:rPr>
          <w:rFonts w:cs="Arial"/>
          <w:szCs w:val="20"/>
        </w:rPr>
        <w:t>ogodb</w:t>
      </w:r>
      <w:r w:rsidR="002136F2">
        <w:rPr>
          <w:rFonts w:cs="Arial"/>
          <w:szCs w:val="20"/>
        </w:rPr>
        <w:t>a</w:t>
      </w:r>
      <w:r w:rsidR="002136F2" w:rsidRPr="002136F2">
        <w:rPr>
          <w:rFonts w:cs="Arial"/>
          <w:szCs w:val="20"/>
        </w:rPr>
        <w:t xml:space="preserve"> bo praviloma podpisan</w:t>
      </w:r>
      <w:r w:rsidR="00285D8C">
        <w:rPr>
          <w:rFonts w:cs="Arial"/>
          <w:szCs w:val="20"/>
        </w:rPr>
        <w:t>a</w:t>
      </w:r>
      <w:r w:rsidR="002136F2" w:rsidRPr="002136F2">
        <w:rPr>
          <w:rFonts w:cs="Arial"/>
          <w:szCs w:val="20"/>
        </w:rPr>
        <w:t xml:space="preserve"> elektronsko.</w:t>
      </w:r>
    </w:p>
    <w:p w14:paraId="0F8C154E" w14:textId="77777777" w:rsidR="00D72EB1" w:rsidRPr="00D72EB1" w:rsidRDefault="00D72EB1" w:rsidP="00D72EB1">
      <w:pPr>
        <w:spacing w:line="0" w:lineRule="atLeast"/>
        <w:rPr>
          <w:rFonts w:cs="Arial"/>
          <w:szCs w:val="20"/>
        </w:rPr>
      </w:pPr>
    </w:p>
    <w:p w14:paraId="0C1A0929" w14:textId="1FC44132" w:rsidR="00D72EB1" w:rsidRDefault="00D72EB1" w:rsidP="00D72EB1">
      <w:pPr>
        <w:spacing w:line="0" w:lineRule="atLeast"/>
        <w:rPr>
          <w:rFonts w:eastAsia="Times New Roman" w:cs="Arial"/>
          <w:szCs w:val="20"/>
        </w:rPr>
      </w:pPr>
      <w:r w:rsidRPr="00D72EB1">
        <w:rPr>
          <w:rFonts w:cs="Arial"/>
          <w:szCs w:val="20"/>
        </w:rPr>
        <w:t xml:space="preserve">V skladu s šestim odstavkom 14. člena </w:t>
      </w:r>
      <w:bookmarkStart w:id="95" w:name="_Hlk526511767"/>
      <w:r w:rsidRPr="00D72EB1">
        <w:rPr>
          <w:rFonts w:cs="Arial"/>
          <w:szCs w:val="20"/>
        </w:rPr>
        <w:t>ZIntPK</w:t>
      </w:r>
      <w:bookmarkEnd w:id="95"/>
      <w:r w:rsidRPr="00D72EB1">
        <w:rPr>
          <w:rFonts w:cs="Arial"/>
          <w:szCs w:val="20"/>
        </w:rPr>
        <w:t xml:space="preserve"> je dolžan izbrani ponudnik na poziv naročnika, pred podpisom pogodbe</w:t>
      </w:r>
      <w:r w:rsidRPr="00D72EB1">
        <w:rPr>
          <w:rFonts w:eastAsia="Times New Roman" w:cs="Arial"/>
          <w:szCs w:val="20"/>
        </w:rPr>
        <w:t>, v roku osmih dni od prejema poziva, posredovati podatke o:</w:t>
      </w:r>
    </w:p>
    <w:p w14:paraId="20FD9591" w14:textId="77777777" w:rsidR="0080479A" w:rsidRPr="00D72EB1" w:rsidRDefault="0080479A" w:rsidP="00D72EB1">
      <w:pPr>
        <w:spacing w:line="0" w:lineRule="atLeast"/>
        <w:rPr>
          <w:rFonts w:eastAsia="Times New Roman" w:cs="Arial"/>
          <w:szCs w:val="20"/>
        </w:rPr>
      </w:pPr>
    </w:p>
    <w:p w14:paraId="5DDE29BB" w14:textId="77777777" w:rsidR="00D72EB1" w:rsidRPr="00F75DD0" w:rsidRDefault="00D72EB1" w:rsidP="00F75DD0">
      <w:pPr>
        <w:numPr>
          <w:ilvl w:val="0"/>
          <w:numId w:val="29"/>
        </w:numPr>
        <w:suppressAutoHyphens/>
        <w:spacing w:line="240" w:lineRule="auto"/>
        <w:rPr>
          <w:rFonts w:cs="Arial"/>
          <w:lang w:eastAsia="zh-CN"/>
        </w:rPr>
      </w:pPr>
      <w:r w:rsidRPr="00F75DD0">
        <w:rPr>
          <w:rFonts w:cs="Arial"/>
          <w:lang w:eastAsia="zh-CN"/>
        </w:rPr>
        <w:t>svojih ustanoviteljih, družbenikih, delničarjih, komanditistih ali drugih lastnikih in podatke o lastniških deležih navedenih oseb,</w:t>
      </w:r>
    </w:p>
    <w:p w14:paraId="2EF3E1D9" w14:textId="77777777" w:rsidR="00D72EB1" w:rsidRPr="00F75DD0" w:rsidRDefault="00D72EB1" w:rsidP="00F75DD0">
      <w:pPr>
        <w:numPr>
          <w:ilvl w:val="0"/>
          <w:numId w:val="29"/>
        </w:numPr>
        <w:suppressAutoHyphens/>
        <w:spacing w:line="240" w:lineRule="auto"/>
        <w:rPr>
          <w:rFonts w:cs="Arial"/>
          <w:lang w:eastAsia="zh-CN"/>
        </w:rPr>
      </w:pPr>
      <w:r w:rsidRPr="00F75DD0">
        <w:rPr>
          <w:rFonts w:cs="Arial"/>
          <w:lang w:eastAsia="zh-CN"/>
        </w:rPr>
        <w:t>gospodarskih subjektih, za katere se glede na določbe zakona, ki ureja gospodarske družbe, šteje, da so z njim povezane družbe.</w:t>
      </w:r>
    </w:p>
    <w:p w14:paraId="29865224" w14:textId="77777777" w:rsidR="00D72EB1" w:rsidRPr="00D72EB1" w:rsidRDefault="00D72EB1" w:rsidP="00D72EB1">
      <w:pPr>
        <w:spacing w:line="0" w:lineRule="atLeast"/>
        <w:rPr>
          <w:rFonts w:cs="Arial"/>
          <w:szCs w:val="20"/>
        </w:rPr>
      </w:pPr>
    </w:p>
    <w:p w14:paraId="210A0985" w14:textId="77777777" w:rsidR="00D72EB1" w:rsidRPr="00D72EB1" w:rsidRDefault="00D72EB1" w:rsidP="00D72EB1">
      <w:pPr>
        <w:spacing w:line="0" w:lineRule="atLeast"/>
        <w:rPr>
          <w:rFonts w:eastAsia="Times New Roman" w:cs="Arial"/>
          <w:szCs w:val="20"/>
          <w:lang w:eastAsia="sl-SI"/>
        </w:rPr>
      </w:pPr>
      <w:r w:rsidRPr="00D72EB1">
        <w:rPr>
          <w:rFonts w:eastAsia="Times New Roman" w:cs="Arial"/>
          <w:szCs w:val="20"/>
          <w:lang w:eastAsia="sl-SI"/>
        </w:rPr>
        <w:t>Če bo izbrani ponudnik predložil lažno izjavo oziroma bo dal neresnične podatke o navedenih dejstvih, bo to imelo za posledico ničnost pogodbe.</w:t>
      </w:r>
    </w:p>
    <w:p w14:paraId="28077306" w14:textId="40D480BA" w:rsidR="00F74947" w:rsidRDefault="00F74947" w:rsidP="00C3600B">
      <w:pPr>
        <w:rPr>
          <w:rFonts w:cs="Arial"/>
          <w:szCs w:val="20"/>
        </w:rPr>
      </w:pPr>
    </w:p>
    <w:p w14:paraId="20A37673" w14:textId="250EF77D" w:rsidR="00F74947" w:rsidRPr="00F74947" w:rsidRDefault="00F74947" w:rsidP="00F74947">
      <w:pPr>
        <w:rPr>
          <w:rFonts w:cs="Arial"/>
          <w:szCs w:val="20"/>
        </w:rPr>
      </w:pPr>
      <w:r w:rsidRPr="00F74947">
        <w:rPr>
          <w:rFonts w:cs="Arial"/>
          <w:szCs w:val="20"/>
        </w:rPr>
        <w:t xml:space="preserve">Izbrani ponudnik mora podpisati in vrniti naročniku krovno pogodbo v roku </w:t>
      </w:r>
      <w:r w:rsidR="006B736C">
        <w:rPr>
          <w:rFonts w:cs="Arial"/>
          <w:szCs w:val="20"/>
        </w:rPr>
        <w:t>5</w:t>
      </w:r>
      <w:r w:rsidRPr="00F74947">
        <w:rPr>
          <w:rFonts w:cs="Arial"/>
          <w:szCs w:val="20"/>
        </w:rPr>
        <w:t xml:space="preserve"> (</w:t>
      </w:r>
      <w:r w:rsidR="006B736C">
        <w:rPr>
          <w:rFonts w:cs="Arial"/>
          <w:szCs w:val="20"/>
        </w:rPr>
        <w:t>pet</w:t>
      </w:r>
      <w:r w:rsidRPr="00F74947">
        <w:rPr>
          <w:rFonts w:cs="Arial"/>
          <w:szCs w:val="20"/>
        </w:rPr>
        <w:t xml:space="preserve">) dni po prejemu s strani naročnika podpisane </w:t>
      </w:r>
      <w:r>
        <w:rPr>
          <w:rFonts w:cs="Arial"/>
          <w:szCs w:val="20"/>
        </w:rPr>
        <w:t xml:space="preserve">krovne </w:t>
      </w:r>
      <w:r w:rsidRPr="00F74947">
        <w:rPr>
          <w:rFonts w:cs="Arial"/>
          <w:szCs w:val="20"/>
        </w:rPr>
        <w:t>pogodbe.</w:t>
      </w:r>
    </w:p>
    <w:p w14:paraId="3A03E9F4" w14:textId="77777777" w:rsidR="00F74947" w:rsidRPr="00F74947" w:rsidRDefault="00F74947" w:rsidP="00F74947">
      <w:pPr>
        <w:rPr>
          <w:rFonts w:cs="Arial"/>
          <w:szCs w:val="20"/>
        </w:rPr>
      </w:pPr>
    </w:p>
    <w:p w14:paraId="4332F6C1" w14:textId="694969A4" w:rsidR="00F74947" w:rsidRPr="00F74947" w:rsidRDefault="00F74947" w:rsidP="00F74947">
      <w:pPr>
        <w:rPr>
          <w:rFonts w:cs="Arial"/>
          <w:szCs w:val="20"/>
        </w:rPr>
      </w:pPr>
      <w:r w:rsidRPr="00F74947">
        <w:rPr>
          <w:rFonts w:cs="Arial"/>
          <w:szCs w:val="20"/>
        </w:rPr>
        <w:lastRenderedPageBreak/>
        <w:t xml:space="preserve">Krovna pogodba in </w:t>
      </w:r>
      <w:r>
        <w:rPr>
          <w:rFonts w:cs="Arial"/>
          <w:szCs w:val="20"/>
        </w:rPr>
        <w:t>vzorec</w:t>
      </w:r>
      <w:r w:rsidRPr="00F74947">
        <w:rPr>
          <w:rFonts w:cs="Arial"/>
          <w:szCs w:val="20"/>
        </w:rPr>
        <w:t xml:space="preserve"> neposredne pogodbe se bosta pred podpisom vsebinsko prilagodila oddaji naročila po sklopih, glede na to ali bo izbrani ponudnik predložil skupno ponudbo, in podobno.</w:t>
      </w:r>
    </w:p>
    <w:p w14:paraId="15311E09" w14:textId="77777777" w:rsidR="00F74947" w:rsidRPr="00F74947" w:rsidRDefault="00F74947" w:rsidP="00F74947">
      <w:pPr>
        <w:rPr>
          <w:rFonts w:cs="Arial"/>
          <w:szCs w:val="20"/>
        </w:rPr>
      </w:pPr>
    </w:p>
    <w:p w14:paraId="7DCDF178" w14:textId="0ABE71D6" w:rsidR="00F74947" w:rsidRDefault="00F74947" w:rsidP="00C3600B">
      <w:pPr>
        <w:rPr>
          <w:rFonts w:cs="Arial"/>
          <w:szCs w:val="20"/>
        </w:rPr>
      </w:pPr>
      <w:r w:rsidRPr="00F74947">
        <w:rPr>
          <w:rFonts w:cs="Arial"/>
          <w:szCs w:val="20"/>
        </w:rPr>
        <w:t>Po pričetku veljavnosti krovne pogodbe bo posamezni naročnik pred podpisom neposredne pogodbe preveril, ali obstajajo razlogi iz 35. člena</w:t>
      </w:r>
      <w:r>
        <w:rPr>
          <w:rFonts w:cs="Arial"/>
          <w:szCs w:val="20"/>
        </w:rPr>
        <w:t xml:space="preserve"> in 36. člena</w:t>
      </w:r>
      <w:r w:rsidRPr="00F74947">
        <w:rPr>
          <w:rFonts w:cs="Arial"/>
          <w:szCs w:val="20"/>
        </w:rPr>
        <w:t xml:space="preserve"> ZIntPK</w:t>
      </w:r>
      <w:r>
        <w:rPr>
          <w:rFonts w:cs="Arial"/>
          <w:szCs w:val="20"/>
        </w:rPr>
        <w:t xml:space="preserve"> </w:t>
      </w:r>
      <w:r w:rsidRPr="00F74947">
        <w:rPr>
          <w:rFonts w:cs="Arial"/>
          <w:szCs w:val="20"/>
        </w:rPr>
        <w:t>o prepovedi poslovanja, zaradi katerih posamezni naročnik ne sme poslovati z izbranim ponudnikom za to naročilo.</w:t>
      </w:r>
    </w:p>
    <w:p w14:paraId="3DA63800" w14:textId="77777777" w:rsidR="00F74947" w:rsidRPr="00F54DF7" w:rsidRDefault="00F74947" w:rsidP="00C3600B">
      <w:pPr>
        <w:rPr>
          <w:rFonts w:cs="Arial"/>
          <w:szCs w:val="20"/>
        </w:rPr>
      </w:pPr>
    </w:p>
    <w:p w14:paraId="3F2EB2E2" w14:textId="18E1D02D" w:rsidR="00C3600B" w:rsidRPr="007109D0" w:rsidRDefault="00C3600B" w:rsidP="00A832C7">
      <w:pPr>
        <w:pStyle w:val="Naslov1"/>
        <w:spacing w:line="260" w:lineRule="atLeast"/>
        <w:rPr>
          <w:rFonts w:cs="Arial"/>
          <w:sz w:val="20"/>
          <w:szCs w:val="20"/>
        </w:rPr>
      </w:pPr>
      <w:bookmarkStart w:id="96" w:name="_Toc530406937"/>
      <w:bookmarkStart w:id="97" w:name="_Toc164406451"/>
      <w:r w:rsidRPr="007109D0">
        <w:rPr>
          <w:rFonts w:cs="Arial"/>
          <w:sz w:val="20"/>
          <w:szCs w:val="20"/>
        </w:rPr>
        <w:t>Zavarovanje za dobro izvedbo pogodbenih obveznosti</w:t>
      </w:r>
      <w:bookmarkEnd w:id="96"/>
      <w:bookmarkEnd w:id="97"/>
    </w:p>
    <w:p w14:paraId="40A1DB23" w14:textId="09536C2C" w:rsidR="00FB0CB7" w:rsidRDefault="00FB0CB7" w:rsidP="00C3600B">
      <w:pPr>
        <w:rPr>
          <w:rFonts w:eastAsia="Times New Roman" w:cs="Arial"/>
          <w:color w:val="000000"/>
          <w:szCs w:val="20"/>
          <w:lang w:eastAsia="sl-SI"/>
        </w:rPr>
      </w:pPr>
    </w:p>
    <w:p w14:paraId="6C990D30" w14:textId="777777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69BE026" w14:textId="77777777" w:rsidR="00FB0CB7" w:rsidRPr="00FB0CB7" w:rsidRDefault="00FB0CB7" w:rsidP="00FB0CB7">
      <w:pPr>
        <w:rPr>
          <w:rFonts w:eastAsia="Times New Roman" w:cs="Arial"/>
          <w:color w:val="000000"/>
          <w:szCs w:val="20"/>
          <w:lang w:eastAsia="sl-SI"/>
        </w:rPr>
      </w:pPr>
    </w:p>
    <w:p w14:paraId="64F2F96E" w14:textId="777777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57D2D1" w14:textId="77777777" w:rsidR="00FB0CB7" w:rsidRPr="00FB0CB7" w:rsidRDefault="00FB0CB7" w:rsidP="00FB0CB7">
      <w:pPr>
        <w:rPr>
          <w:rFonts w:eastAsia="Times New Roman" w:cs="Arial"/>
          <w:color w:val="000000"/>
          <w:szCs w:val="20"/>
          <w:lang w:eastAsia="sl-SI"/>
        </w:rPr>
      </w:pPr>
    </w:p>
    <w:p w14:paraId="3C3F7E4F" w14:textId="777777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V primeru, da bo izbrani ponudnik oddal ponudbo za več sklopov, lahko predloži več zavarovanj za dobro izvedbo pogodbenih obveznosti za vsak sklop posebej. Če bo ponudnik predložil eno zavarovanje za dobro izvedbo pogodbenih obveznosti za več sklopov, mora biti znesek zavarovanja za dobro izvedbo pogodbenih obveznosti najmanj enak seštevku zneskov za vse sklope, za katere je oddal ponudbo.</w:t>
      </w:r>
    </w:p>
    <w:p w14:paraId="6ADD6321" w14:textId="77777777" w:rsidR="00FB0CB7" w:rsidRPr="00FB0CB7" w:rsidRDefault="00FB0CB7" w:rsidP="00FB0CB7">
      <w:pPr>
        <w:rPr>
          <w:rFonts w:eastAsia="Times New Roman" w:cs="Arial"/>
          <w:color w:val="000000"/>
          <w:szCs w:val="20"/>
          <w:lang w:eastAsia="sl-SI"/>
        </w:rPr>
      </w:pPr>
    </w:p>
    <w:p w14:paraId="4A30DF4D" w14:textId="725DE9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 xml:space="preserve">Izbrani ponudnik bo moral naročniku predložiti zavarovanje za dobro izvedbo pogodbenih obveznosti, in sicer v skladu z zahtevami iz </w:t>
      </w:r>
      <w:r w:rsidR="00562186">
        <w:rPr>
          <w:rFonts w:eastAsia="Times New Roman" w:cs="Arial"/>
          <w:color w:val="000000"/>
          <w:szCs w:val="20"/>
          <w:lang w:eastAsia="sl-SI"/>
        </w:rPr>
        <w:t>vzorca</w:t>
      </w:r>
      <w:r w:rsidRPr="00FB0CB7">
        <w:rPr>
          <w:rFonts w:eastAsia="Times New Roman" w:cs="Arial"/>
          <w:color w:val="000000"/>
          <w:szCs w:val="20"/>
          <w:lang w:eastAsia="sl-SI"/>
        </w:rPr>
        <w:t xml:space="preserve"> krovne pogodbe.</w:t>
      </w:r>
    </w:p>
    <w:p w14:paraId="4FF35F9E" w14:textId="77777777" w:rsidR="00FB0CB7" w:rsidRPr="00FB0CB7" w:rsidRDefault="00FB0CB7" w:rsidP="00FB0CB7">
      <w:pPr>
        <w:rPr>
          <w:rFonts w:eastAsia="Times New Roman" w:cs="Arial"/>
          <w:color w:val="000000"/>
          <w:szCs w:val="20"/>
          <w:lang w:eastAsia="sl-SI"/>
        </w:rPr>
      </w:pPr>
    </w:p>
    <w:p w14:paraId="6069782C" w14:textId="46A817A6" w:rsid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Zavarovanje za dobro izvedbo pogodbenih obveznosti, izročena Ministrstvu za javno upravo, velja za izpolnjevanje obveznosti za vse naročnike po krovni pogodbi.</w:t>
      </w:r>
    </w:p>
    <w:p w14:paraId="10BB5CDB" w14:textId="77777777" w:rsidR="00FB0CB7" w:rsidRPr="00F54DF7" w:rsidRDefault="00FB0CB7" w:rsidP="00C3600B">
      <w:pPr>
        <w:rPr>
          <w:rFonts w:eastAsia="Times New Roman" w:cs="Arial"/>
          <w:color w:val="000000"/>
          <w:szCs w:val="20"/>
          <w:lang w:eastAsia="sl-SI"/>
        </w:rPr>
      </w:pPr>
    </w:p>
    <w:p w14:paraId="762CA9DA" w14:textId="67D1AE91" w:rsidR="00876204" w:rsidRDefault="00876204" w:rsidP="00A832C7">
      <w:pPr>
        <w:pStyle w:val="Naslov1"/>
        <w:spacing w:line="260" w:lineRule="atLeast"/>
        <w:rPr>
          <w:rFonts w:cs="Arial"/>
          <w:sz w:val="20"/>
          <w:szCs w:val="20"/>
        </w:rPr>
      </w:pPr>
      <w:bookmarkStart w:id="98" w:name="_Toc164406452"/>
      <w:bookmarkStart w:id="99" w:name="_Hlk69108099"/>
      <w:bookmarkStart w:id="100" w:name="_Toc336851764"/>
      <w:bookmarkStart w:id="101" w:name="_Toc336851812"/>
      <w:bookmarkStart w:id="102" w:name="_Toc530406938"/>
      <w:r>
        <w:rPr>
          <w:rFonts w:cs="Arial"/>
          <w:sz w:val="20"/>
          <w:szCs w:val="20"/>
        </w:rPr>
        <w:t xml:space="preserve">NAROČANJE </w:t>
      </w:r>
      <w:r w:rsidRPr="00876204">
        <w:rPr>
          <w:rFonts w:cs="Arial"/>
          <w:sz w:val="20"/>
          <w:szCs w:val="20"/>
        </w:rPr>
        <w:t>ARTIKLOV IN SLIKOVNI BARVNI KATALOG</w:t>
      </w:r>
      <w:bookmarkEnd w:id="98"/>
    </w:p>
    <w:p w14:paraId="18B4A45B" w14:textId="6511FE3D" w:rsidR="00876204" w:rsidRDefault="00876204" w:rsidP="00876204"/>
    <w:p w14:paraId="5689E5C5" w14:textId="12D9DDB8" w:rsidR="00F75DD0" w:rsidRDefault="00F75DD0" w:rsidP="00F75DD0">
      <w:r>
        <w:t xml:space="preserve">Naročila s strani posameznih naročnikov se izvajajo in oddajajo v aplikaciji e-Katalog. V ta namen bo moral dobavitelj v posameznem sklopu/izdelku, po pravnomočnosti odločitve v petih delovnih dneh </w:t>
      </w:r>
      <w:r w:rsidR="00505045" w:rsidRPr="00841C7B">
        <w:t>oziroma najkasneje 10 delovnih dni pred uporabo krovne pogodbe</w:t>
      </w:r>
      <w:r w:rsidR="00505045">
        <w:t xml:space="preserve">, </w:t>
      </w:r>
      <w:r>
        <w:t>naročniku za posamezne izdelke/sklope, za katere bo dobavitelj po sklenjeni pogodbi, predati slikovni barvni katalog.</w:t>
      </w:r>
    </w:p>
    <w:p w14:paraId="03409F2C" w14:textId="77777777" w:rsidR="00F75DD0" w:rsidRDefault="00F75DD0" w:rsidP="00F75DD0"/>
    <w:p w14:paraId="6126FDF9" w14:textId="77777777" w:rsidR="00F75DD0" w:rsidRDefault="00F75DD0" w:rsidP="00F75DD0">
      <w:r>
        <w:t>Katalog bo moral biti izdelan v programu Microsoft Office Excel. Za vse ponujene izdelke v okviru krovne pogodbe bo moral izdelati datoteko s fotografijami izdelkov.</w:t>
      </w:r>
    </w:p>
    <w:p w14:paraId="2FEA32FF" w14:textId="77777777" w:rsidR="00F75DD0" w:rsidRDefault="00F75DD0" w:rsidP="00F75DD0"/>
    <w:p w14:paraId="3EA6FFF3" w14:textId="46B31C94" w:rsidR="00F75DD0" w:rsidRDefault="00F75DD0" w:rsidP="00F75DD0">
      <w:r>
        <w:t>Slikovni barvni katalog bo v pomoč pri naročanju izdelkov s pomočjo aplikacije za naročanje. V katalogu so izdelki označeni z zaporednimi številkami iz Predračuna v eJN in opremljeni s cenami v EUR/kos z DDV. Katalog v elektronski obliki mora biti narejen tako, da bo naročnik posamezne elemente, v predhodnem dogovoru z dobaviteljem, lahko prenesel v lastno elektronsko podporo za naročanje.</w:t>
      </w:r>
    </w:p>
    <w:p w14:paraId="6D133D9A" w14:textId="162F2998" w:rsidR="00876204" w:rsidRDefault="00876204" w:rsidP="00876204"/>
    <w:p w14:paraId="0E93FD2D" w14:textId="77777777" w:rsidR="00AC115F" w:rsidRPr="00AC115F" w:rsidRDefault="00AC115F" w:rsidP="00EF05D1">
      <w:pPr>
        <w:pStyle w:val="Naslov2"/>
        <w:ind w:left="357"/>
      </w:pPr>
      <w:bookmarkStart w:id="103" w:name="_Toc517177318"/>
      <w:bookmarkStart w:id="104" w:name="_Toc164406453"/>
      <w:r w:rsidRPr="00AC115F">
        <w:t>Navodila za izdelavo slikovnega barvnega kataloga</w:t>
      </w:r>
      <w:bookmarkEnd w:id="103"/>
      <w:bookmarkEnd w:id="104"/>
    </w:p>
    <w:p w14:paraId="5AF02C33" w14:textId="4ADC91D2" w:rsidR="00876204" w:rsidRDefault="00876204" w:rsidP="00876204"/>
    <w:bookmarkEnd w:id="99"/>
    <w:p w14:paraId="61A7C115" w14:textId="77777777" w:rsidR="00F75DD0" w:rsidRPr="00F75DD0" w:rsidRDefault="00F75DD0" w:rsidP="00F75DD0">
      <w:pPr>
        <w:rPr>
          <w:rFonts w:cs="Arial"/>
        </w:rPr>
      </w:pPr>
      <w:r w:rsidRPr="00F75DD0">
        <w:rPr>
          <w:rFonts w:cs="Arial"/>
        </w:rPr>
        <w:t>Dobavitelj bo moral naročniku za vse dodeljene izdelke/posamezne sklope v okviru krovne pogodbe predložiti naslednje:</w:t>
      </w:r>
    </w:p>
    <w:p w14:paraId="7BA72DA0" w14:textId="77777777" w:rsidR="00F75DD0" w:rsidRPr="00F75DD0" w:rsidRDefault="00F75DD0" w:rsidP="00F75DD0">
      <w:pPr>
        <w:rPr>
          <w:rFonts w:cs="Arial"/>
        </w:rPr>
      </w:pPr>
    </w:p>
    <w:p w14:paraId="578E3BA6" w14:textId="77777777" w:rsidR="00F75DD0" w:rsidRPr="00F75DD0" w:rsidRDefault="00F75DD0" w:rsidP="00F75DD0">
      <w:pPr>
        <w:rPr>
          <w:rFonts w:cs="Arial"/>
        </w:rPr>
      </w:pPr>
      <w:r w:rsidRPr="00F75DD0">
        <w:rPr>
          <w:rFonts w:cs="Arial"/>
        </w:rPr>
        <w:t>Datoteko za vse ponujene izdelke v MS Excel formatu, kjer bo za posamezen izdelek naslednja struktura:</w:t>
      </w:r>
    </w:p>
    <w:p w14:paraId="06933822" w14:textId="63AA58E7"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lastRenderedPageBreak/>
        <w:t>Šifra – izpolni naročnik (pustite prazno);</w:t>
      </w:r>
    </w:p>
    <w:p w14:paraId="58DD283F" w14:textId="33A0CD73"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Ponudnikova šifra – v kolikor obstaja lahko se pusti prazno (ni obvezno);</w:t>
      </w:r>
    </w:p>
    <w:p w14:paraId="375DE60F" w14:textId="1F657999"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Naziv izdelka – naziv sklopa/izdelka kot je bil v predračunu v eJN;</w:t>
      </w:r>
    </w:p>
    <w:p w14:paraId="284F99E1" w14:textId="1D347D97"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Opis izdelka – navedete lastnosti, ki jih izpolnjuje ta izdelek (ni obvezno);</w:t>
      </w:r>
    </w:p>
    <w:p w14:paraId="10CF0AB5" w14:textId="2BC2DF8E"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Cena izdelka - navedete ceno ponujenega izdelka v EUR z DDV;</w:t>
      </w:r>
    </w:p>
    <w:p w14:paraId="71DA7D8B" w14:textId="20081510"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Enota mere;</w:t>
      </w:r>
    </w:p>
    <w:p w14:paraId="660F3BC0" w14:textId="79DDCF9E" w:rsidR="00F75DD0" w:rsidRPr="00F75DD0" w:rsidRDefault="00F75DD0" w:rsidP="00F75DD0">
      <w:pPr>
        <w:numPr>
          <w:ilvl w:val="0"/>
          <w:numId w:val="29"/>
        </w:numPr>
        <w:suppressAutoHyphens/>
        <w:spacing w:line="240" w:lineRule="auto"/>
        <w:rPr>
          <w:rFonts w:cs="Arial"/>
          <w:lang w:eastAsia="zh-CN"/>
        </w:rPr>
      </w:pPr>
      <w:r w:rsidRPr="00F75DD0">
        <w:rPr>
          <w:rFonts w:cs="Arial"/>
          <w:lang w:eastAsia="zh-CN"/>
        </w:rPr>
        <w:t>Slika (ime datoteke v kateri je fotografija tega izdelka).</w:t>
      </w:r>
    </w:p>
    <w:p w14:paraId="71741122" w14:textId="77777777" w:rsidR="00F75DD0" w:rsidRPr="00F75DD0" w:rsidRDefault="00F75DD0" w:rsidP="00F75DD0">
      <w:pPr>
        <w:rPr>
          <w:rFonts w:cs="Arial"/>
        </w:rPr>
      </w:pPr>
    </w:p>
    <w:p w14:paraId="0CC24422" w14:textId="77777777" w:rsidR="00F75DD0" w:rsidRPr="00F75DD0" w:rsidRDefault="00F75DD0" w:rsidP="00F75DD0">
      <w:pPr>
        <w:rPr>
          <w:rFonts w:cs="Arial"/>
        </w:rPr>
      </w:pPr>
      <w:r w:rsidRPr="00F75DD0">
        <w:rPr>
          <w:rFonts w:cs="Arial"/>
        </w:rPr>
        <w:t>V eno mapo bo dobavitelj dal fotografije (slike) v formatu JPG. Ime posamezne slike mora biti popolnoma enako, kot je to vpisano v excelovo tabelo v stolpec Slika pri tem izdelku. Primerna velikost slike posameznega izdelka je 640x480 pik, najmanj pa 448x336 pik. Slika mora odražati točno tisti izdelek, ki ga bo dobavitelj dejansko dobavljal. Napisi na izdelku morajo biti na slikah vidni in ne zamegljeni. Predmetna slika mora ponazarjati bistvene elemente za prepoznavo izdelka.</w:t>
      </w:r>
    </w:p>
    <w:p w14:paraId="13BC8CB8" w14:textId="77777777" w:rsidR="00F75DD0" w:rsidRPr="00F75DD0" w:rsidRDefault="00F75DD0" w:rsidP="00F75DD0">
      <w:pPr>
        <w:rPr>
          <w:rFonts w:cs="Arial"/>
        </w:rPr>
      </w:pPr>
    </w:p>
    <w:p w14:paraId="0AF3A60D" w14:textId="436F2372" w:rsidR="00876204" w:rsidRDefault="00F75DD0" w:rsidP="00F75DD0">
      <w:pPr>
        <w:rPr>
          <w:rFonts w:cs="Arial"/>
        </w:rPr>
      </w:pPr>
      <w:r w:rsidRPr="00F75DD0">
        <w:rPr>
          <w:rFonts w:cs="Arial"/>
        </w:rPr>
        <w:t>Zahtevane podatke za pripravo e-Kataloga bo moral izbrani ponudnik predložiti na elektronskem mediju. Za lažje pošiljanje so podatki lahko stisnjeni v ZIP format. V primeru velikih količin podatkov, ko pošiljanje po e-pošti ni izvedljivo, se lahko uporabi tudi USB ključ ali CD/DVD disk, ki ga ponudnik dostavi v glavno pisarno na MJU.</w:t>
      </w:r>
    </w:p>
    <w:p w14:paraId="5ADC8C2D" w14:textId="77777777" w:rsidR="00F75DD0" w:rsidRPr="00876204" w:rsidRDefault="00F75DD0" w:rsidP="00876204"/>
    <w:p w14:paraId="58C6F243" w14:textId="351EB5AE" w:rsidR="00C3600B" w:rsidRPr="00A832C7" w:rsidRDefault="00C3600B" w:rsidP="00A832C7">
      <w:pPr>
        <w:pStyle w:val="Naslov1"/>
        <w:spacing w:line="260" w:lineRule="atLeast"/>
        <w:rPr>
          <w:rFonts w:cs="Arial"/>
          <w:sz w:val="20"/>
          <w:szCs w:val="20"/>
        </w:rPr>
      </w:pPr>
      <w:bookmarkStart w:id="105" w:name="_Toc164406454"/>
      <w:r w:rsidRPr="00A832C7">
        <w:rPr>
          <w:rFonts w:cs="Arial"/>
          <w:sz w:val="20"/>
          <w:szCs w:val="20"/>
        </w:rPr>
        <w:t>pravno varstvo</w:t>
      </w:r>
      <w:bookmarkEnd w:id="100"/>
      <w:bookmarkEnd w:id="101"/>
      <w:bookmarkEnd w:id="102"/>
      <w:bookmarkEnd w:id="105"/>
    </w:p>
    <w:p w14:paraId="6348E435" w14:textId="77777777" w:rsidR="00C3600B" w:rsidRPr="00F54DF7" w:rsidRDefault="00C3600B" w:rsidP="00C3600B">
      <w:pPr>
        <w:rPr>
          <w:rFonts w:cs="Arial"/>
          <w:szCs w:val="20"/>
        </w:rPr>
      </w:pPr>
    </w:p>
    <w:p w14:paraId="7E67A65C" w14:textId="2DEFD1D3" w:rsidR="00C3600B" w:rsidRPr="00F54DF7" w:rsidRDefault="00C3600B" w:rsidP="00C3600B">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C3600B">
      <w:pPr>
        <w:rPr>
          <w:rFonts w:cs="Arial"/>
          <w:szCs w:val="20"/>
        </w:rPr>
      </w:pPr>
    </w:p>
    <w:p w14:paraId="093B4E31" w14:textId="77777777" w:rsidR="00C3600B" w:rsidRPr="00F54DF7" w:rsidRDefault="00C3600B" w:rsidP="00C3600B">
      <w:pPr>
        <w:rPr>
          <w:rFonts w:cs="Arial"/>
          <w:szCs w:val="20"/>
        </w:rPr>
      </w:pPr>
      <w:r w:rsidRPr="00F54DF7">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3335A9C" w14:textId="77777777" w:rsidR="00C3600B" w:rsidRPr="00F54DF7" w:rsidRDefault="00C3600B" w:rsidP="00C3600B">
      <w:pPr>
        <w:rPr>
          <w:rFonts w:cs="Arial"/>
          <w:szCs w:val="20"/>
        </w:rPr>
      </w:pPr>
    </w:p>
    <w:p w14:paraId="07EDAFC0" w14:textId="77777777" w:rsidR="00594A5D" w:rsidRPr="001B1D50" w:rsidRDefault="00594A5D" w:rsidP="00594A5D">
      <w:pPr>
        <w:spacing w:line="240" w:lineRule="auto"/>
        <w:rPr>
          <w:rFonts w:eastAsia="Times New Roman" w:cs="Arial"/>
          <w:szCs w:val="20"/>
        </w:rPr>
      </w:pPr>
      <w:r w:rsidRPr="00023B06">
        <w:rPr>
          <w:rFonts w:eastAsia="Times New Roman" w:cs="Arial"/>
          <w:szCs w:val="20"/>
        </w:rPr>
        <w:t>Zahtevek za revizijo se vloži prek portala eRevizija.</w:t>
      </w:r>
    </w:p>
    <w:p w14:paraId="447C0927" w14:textId="77777777" w:rsidR="00594A5D" w:rsidRPr="00023B06" w:rsidRDefault="00594A5D" w:rsidP="00594A5D">
      <w:pPr>
        <w:spacing w:line="240" w:lineRule="auto"/>
        <w:rPr>
          <w:rFonts w:cs="Arial"/>
          <w:szCs w:val="20"/>
        </w:rPr>
      </w:pPr>
    </w:p>
    <w:p w14:paraId="10152092" w14:textId="77777777" w:rsidR="00594A5D" w:rsidRPr="00F54DF7" w:rsidRDefault="00594A5D" w:rsidP="00F96FBF">
      <w:pPr>
        <w:rPr>
          <w:rFonts w:cs="Arial"/>
          <w:szCs w:val="20"/>
        </w:rPr>
      </w:pPr>
    </w:p>
    <w:p w14:paraId="103CF292" w14:textId="13A25EC5" w:rsidR="008D7846" w:rsidRPr="008D7846" w:rsidRDefault="008D7846" w:rsidP="00D37A66">
      <w:pPr>
        <w:spacing w:after="60" w:line="240" w:lineRule="auto"/>
        <w:ind w:left="5040" w:firstLine="720"/>
        <w:rPr>
          <w:rFonts w:cs="Arial"/>
          <w:szCs w:val="20"/>
          <w:lang w:eastAsia="sl-SI"/>
        </w:rPr>
      </w:pPr>
      <w:r>
        <w:rPr>
          <w:rFonts w:cs="Arial"/>
          <w:szCs w:val="20"/>
        </w:rPr>
        <w:t xml:space="preserve">                                                                   </w:t>
      </w:r>
      <w:r w:rsidR="00D37A66">
        <w:rPr>
          <w:rFonts w:cs="Arial"/>
          <w:szCs w:val="20"/>
        </w:rPr>
        <w:t xml:space="preserve">           </w:t>
      </w:r>
      <w:r w:rsidR="00D37A66">
        <w:rPr>
          <w:rFonts w:cs="Arial"/>
          <w:szCs w:val="20"/>
          <w:lang w:eastAsia="sl-SI"/>
        </w:rPr>
        <w:t>mag. Franc Props</w:t>
      </w:r>
    </w:p>
    <w:p w14:paraId="5426F22D" w14:textId="675FCC5A" w:rsidR="00815E24" w:rsidRPr="00F54DF7" w:rsidRDefault="008D7846" w:rsidP="008D7846">
      <w:pPr>
        <w:jc w:val="center"/>
        <w:rPr>
          <w:rFonts w:cs="Arial"/>
          <w:szCs w:val="20"/>
          <w:highlight w:val="yellow"/>
        </w:rPr>
      </w:pPr>
      <w:r>
        <w:rPr>
          <w:rFonts w:cs="Arial"/>
          <w:szCs w:val="20"/>
        </w:rPr>
        <w:t xml:space="preserve">                                                  </w:t>
      </w:r>
      <w:r w:rsidR="00D37A66">
        <w:rPr>
          <w:rFonts w:cs="Arial"/>
          <w:szCs w:val="20"/>
        </w:rPr>
        <w:t>m</w:t>
      </w:r>
      <w:r w:rsidRPr="008D7846">
        <w:rPr>
          <w:rFonts w:cs="Arial"/>
          <w:szCs w:val="20"/>
        </w:rPr>
        <w:t>inister</w:t>
      </w:r>
    </w:p>
    <w:sectPr w:rsidR="00815E24" w:rsidRPr="00F54DF7" w:rsidSect="0025737A">
      <w:headerReference w:type="default" r:id="rId13"/>
      <w:footerReference w:type="default" r:id="rId14"/>
      <w:headerReference w:type="first" r:id="rId15"/>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E73" w14:textId="77777777" w:rsidR="004E215E" w:rsidRDefault="004E215E" w:rsidP="00107834">
      <w:pPr>
        <w:spacing w:line="240" w:lineRule="auto"/>
      </w:pPr>
      <w:r>
        <w:separator/>
      </w:r>
    </w:p>
  </w:endnote>
  <w:endnote w:type="continuationSeparator" w:id="0">
    <w:p w14:paraId="52CDFB05" w14:textId="77777777" w:rsidR="004E215E" w:rsidRDefault="004E215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5C4705B0" w:rsidR="004E215E" w:rsidRPr="00773F8C" w:rsidRDefault="004E215E" w:rsidP="003C5714">
    <w:pPr>
      <w:pStyle w:val="Noga"/>
      <w:pBdr>
        <w:top w:val="single" w:sz="4" w:space="1" w:color="auto"/>
      </w:pBdr>
      <w:rPr>
        <w:sz w:val="16"/>
        <w:szCs w:val="16"/>
      </w:rPr>
    </w:pPr>
    <w:r>
      <w:rPr>
        <w:sz w:val="16"/>
        <w:szCs w:val="16"/>
      </w:rPr>
      <w:t>ODGIP-2/202</w:t>
    </w:r>
    <w:r w:rsidR="008F4399">
      <w:rPr>
        <w:sz w:val="16"/>
        <w:szCs w:val="16"/>
      </w:rPr>
      <w:t>4</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7</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7BBB" w14:textId="77777777" w:rsidR="004E215E" w:rsidRDefault="004E215E" w:rsidP="00107834">
      <w:pPr>
        <w:spacing w:line="240" w:lineRule="auto"/>
      </w:pPr>
      <w:r>
        <w:separator/>
      </w:r>
    </w:p>
  </w:footnote>
  <w:footnote w:type="continuationSeparator" w:id="0">
    <w:p w14:paraId="240ACF43" w14:textId="77777777" w:rsidR="004E215E" w:rsidRDefault="004E215E" w:rsidP="00107834">
      <w:pPr>
        <w:spacing w:line="240" w:lineRule="auto"/>
      </w:pPr>
      <w:r>
        <w:continuationSeparator/>
      </w:r>
    </w:p>
  </w:footnote>
  <w:footnote w:id="1">
    <w:p w14:paraId="57BC1291" w14:textId="77777777" w:rsidR="005922F6" w:rsidRDefault="005922F6" w:rsidP="005922F6">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C7A73A1" w:rsidR="004E215E" w:rsidRPr="00122D3B" w:rsidRDefault="004E215E"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CD8" w14:textId="77777777" w:rsidR="004E215E" w:rsidRPr="008E5AD1" w:rsidRDefault="004E215E" w:rsidP="008E5AD1">
    <w:pPr>
      <w:tabs>
        <w:tab w:val="left" w:pos="5112"/>
      </w:tabs>
      <w:spacing w:before="120" w:line="240" w:lineRule="exact"/>
      <w:jc w:val="left"/>
      <w:rPr>
        <w:rFonts w:eastAsia="Times New Roman" w:cs="Arial"/>
        <w:sz w:val="16"/>
        <w:szCs w:val="24"/>
      </w:rPr>
    </w:pPr>
    <w:r w:rsidRPr="008E5AD1">
      <w:rPr>
        <w:rFonts w:eastAsia="Times New Roman"/>
        <w:noProof/>
        <w:szCs w:val="24"/>
        <w:lang w:eastAsia="sl-SI"/>
      </w:rPr>
      <w:drawing>
        <wp:anchor distT="0" distB="0" distL="114300" distR="114300" simplePos="0" relativeHeight="251658240" behindDoc="1" locked="0" layoutInCell="1" allowOverlap="1" wp14:anchorId="469BBEFA" wp14:editId="40BB5DE1">
          <wp:simplePos x="0" y="0"/>
          <wp:positionH relativeFrom="margin">
            <wp:align>left</wp:align>
          </wp:positionH>
          <wp:positionV relativeFrom="page">
            <wp:posOffset>468173</wp:posOffset>
          </wp:positionV>
          <wp:extent cx="2372400" cy="313200"/>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4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32813D" w14:textId="2064600A" w:rsidR="004E215E" w:rsidRPr="008E5AD1" w:rsidRDefault="004E215E" w:rsidP="008E5AD1">
    <w:pPr>
      <w:tabs>
        <w:tab w:val="left" w:pos="5112"/>
      </w:tabs>
      <w:spacing w:before="120" w:line="240" w:lineRule="exact"/>
      <w:jc w:val="left"/>
      <w:rPr>
        <w:rFonts w:eastAsia="Times New Roman" w:cs="Arial"/>
        <w:sz w:val="16"/>
        <w:szCs w:val="24"/>
      </w:rPr>
    </w:pPr>
  </w:p>
  <w:p w14:paraId="5994C1AC" w14:textId="5A906D01" w:rsidR="004E215E" w:rsidRPr="008E5AD1" w:rsidRDefault="004E215E" w:rsidP="008E5AD1">
    <w:pPr>
      <w:tabs>
        <w:tab w:val="left" w:pos="5112"/>
      </w:tabs>
      <w:spacing w:before="120" w:line="240" w:lineRule="exact"/>
      <w:jc w:val="left"/>
      <w:rPr>
        <w:rFonts w:eastAsia="Times New Roman" w:cs="Arial"/>
        <w:sz w:val="16"/>
        <w:szCs w:val="24"/>
      </w:rPr>
    </w:pPr>
    <w:r w:rsidRPr="008E5AD1">
      <w:rPr>
        <w:rFonts w:eastAsia="Times New Roman" w:cs="Arial"/>
        <w:sz w:val="16"/>
        <w:szCs w:val="24"/>
      </w:rPr>
      <w:t>Tržaška cesta 21, 1000 Ljubljana</w:t>
    </w:r>
    <w:r w:rsidRPr="008E5AD1">
      <w:rPr>
        <w:rFonts w:eastAsia="Times New Roman" w:cs="Arial"/>
        <w:sz w:val="16"/>
        <w:szCs w:val="24"/>
      </w:rPr>
      <w:tab/>
      <w:t>T: 01 478 83 30</w:t>
    </w:r>
  </w:p>
  <w:p w14:paraId="3AD6CC62" w14:textId="77777777" w:rsidR="004E215E" w:rsidRPr="008E5AD1" w:rsidRDefault="004E215E"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F: 01 478 83 31</w:t>
    </w:r>
  </w:p>
  <w:p w14:paraId="5D6BB0D4" w14:textId="77777777" w:rsidR="004E215E" w:rsidRPr="008E5AD1" w:rsidRDefault="004E215E"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E: gp.mju@gov.si</w:t>
    </w:r>
  </w:p>
  <w:p w14:paraId="076B9E12" w14:textId="77777777" w:rsidR="004E215E" w:rsidRPr="008E5AD1" w:rsidRDefault="004E215E"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www.mju.gov.si</w:t>
    </w:r>
  </w:p>
  <w:p w14:paraId="788C5FFA" w14:textId="6B36CBC6" w:rsidR="004E215E" w:rsidRDefault="004E215E"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D45148A"/>
    <w:multiLevelType w:val="hybridMultilevel"/>
    <w:tmpl w:val="7A3AA9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2D49D1"/>
    <w:multiLevelType w:val="hybridMultilevel"/>
    <w:tmpl w:val="3B0EFA02"/>
    <w:lvl w:ilvl="0" w:tplc="39ACC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7"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20754690">
    <w:abstractNumId w:val="25"/>
  </w:num>
  <w:num w:numId="2" w16cid:durableId="573468284">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1484622">
    <w:abstractNumId w:val="22"/>
  </w:num>
  <w:num w:numId="4" w16cid:durableId="364402631">
    <w:abstractNumId w:val="10"/>
  </w:num>
  <w:num w:numId="5" w16cid:durableId="1383601631">
    <w:abstractNumId w:val="3"/>
  </w:num>
  <w:num w:numId="6" w16cid:durableId="984940773">
    <w:abstractNumId w:val="1"/>
    <w:lvlOverride w:ilvl="1">
      <w:lvl w:ilvl="1">
        <w:start w:val="1"/>
        <w:numFmt w:val="decimal"/>
        <w:pStyle w:val="Natevanjestevilkami2"/>
        <w:lvlText w:val="%1.%2"/>
        <w:lvlJc w:val="left"/>
        <w:pPr>
          <w:ind w:left="1021" w:hanging="664"/>
        </w:pPr>
        <w:rPr>
          <w:rFonts w:hint="default"/>
          <w:strike w:val="0"/>
        </w:rPr>
      </w:lvl>
    </w:lvlOverride>
  </w:num>
  <w:num w:numId="7" w16cid:durableId="691033279">
    <w:abstractNumId w:val="7"/>
  </w:num>
  <w:num w:numId="8" w16cid:durableId="1234513374">
    <w:abstractNumId w:val="23"/>
  </w:num>
  <w:num w:numId="9" w16cid:durableId="1811512841">
    <w:abstractNumId w:val="0"/>
  </w:num>
  <w:num w:numId="10" w16cid:durableId="1181894991">
    <w:abstractNumId w:val="14"/>
  </w:num>
  <w:num w:numId="11" w16cid:durableId="1174875224">
    <w:abstractNumId w:val="19"/>
  </w:num>
  <w:num w:numId="12" w16cid:durableId="1750929030">
    <w:abstractNumId w:val="16"/>
  </w:num>
  <w:num w:numId="13" w16cid:durableId="1145664080">
    <w:abstractNumId w:val="11"/>
  </w:num>
  <w:num w:numId="14" w16cid:durableId="1867256003">
    <w:abstractNumId w:val="2"/>
  </w:num>
  <w:num w:numId="15" w16cid:durableId="1351221585">
    <w:abstractNumId w:val="24"/>
  </w:num>
  <w:num w:numId="16" w16cid:durableId="215432583">
    <w:abstractNumId w:val="9"/>
  </w:num>
  <w:num w:numId="17" w16cid:durableId="373769223">
    <w:abstractNumId w:val="27"/>
  </w:num>
  <w:num w:numId="18" w16cid:durableId="2025130833">
    <w:abstractNumId w:val="13"/>
  </w:num>
  <w:num w:numId="19" w16cid:durableId="1670869816">
    <w:abstractNumId w:val="8"/>
  </w:num>
  <w:num w:numId="20" w16cid:durableId="2063407630">
    <w:abstractNumId w:val="12"/>
  </w:num>
  <w:num w:numId="21" w16cid:durableId="1726636570">
    <w:abstractNumId w:val="20"/>
  </w:num>
  <w:num w:numId="22" w16cid:durableId="1048453558">
    <w:abstractNumId w:val="17"/>
  </w:num>
  <w:num w:numId="23" w16cid:durableId="1137917192">
    <w:abstractNumId w:val="18"/>
  </w:num>
  <w:num w:numId="24" w16cid:durableId="1361585756">
    <w:abstractNumId w:val="15"/>
  </w:num>
  <w:num w:numId="25" w16cid:durableId="249853248">
    <w:abstractNumId w:val="6"/>
  </w:num>
  <w:num w:numId="26" w16cid:durableId="1577978864">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2078629024">
    <w:abstractNumId w:val="21"/>
  </w:num>
  <w:num w:numId="28" w16cid:durableId="747577545">
    <w:abstractNumId w:val="26"/>
  </w:num>
  <w:num w:numId="29" w16cid:durableId="1064528832">
    <w:abstractNumId w:val="28"/>
  </w:num>
  <w:num w:numId="30" w16cid:durableId="119978429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attachedTemplate r:id="rId1"/>
  <w:documentProtection w:edit="readOnly" w:enforcement="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169"/>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12EB"/>
    <w:rsid w:val="000236DD"/>
    <w:rsid w:val="000253D1"/>
    <w:rsid w:val="00025401"/>
    <w:rsid w:val="000265F9"/>
    <w:rsid w:val="000270A3"/>
    <w:rsid w:val="00031399"/>
    <w:rsid w:val="0003147A"/>
    <w:rsid w:val="0003378E"/>
    <w:rsid w:val="00033810"/>
    <w:rsid w:val="00033CB0"/>
    <w:rsid w:val="000344DF"/>
    <w:rsid w:val="0003458C"/>
    <w:rsid w:val="0003493E"/>
    <w:rsid w:val="00035533"/>
    <w:rsid w:val="00035EB8"/>
    <w:rsid w:val="00037348"/>
    <w:rsid w:val="000400AB"/>
    <w:rsid w:val="000413CE"/>
    <w:rsid w:val="000413E4"/>
    <w:rsid w:val="00043327"/>
    <w:rsid w:val="00044B6A"/>
    <w:rsid w:val="00044FC4"/>
    <w:rsid w:val="000474E5"/>
    <w:rsid w:val="00047D56"/>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94B"/>
    <w:rsid w:val="00071A04"/>
    <w:rsid w:val="0007211E"/>
    <w:rsid w:val="000731BD"/>
    <w:rsid w:val="0007489D"/>
    <w:rsid w:val="000749DF"/>
    <w:rsid w:val="00075222"/>
    <w:rsid w:val="000757BF"/>
    <w:rsid w:val="00075C79"/>
    <w:rsid w:val="000764C0"/>
    <w:rsid w:val="00076943"/>
    <w:rsid w:val="00076B96"/>
    <w:rsid w:val="00076FD0"/>
    <w:rsid w:val="0007736A"/>
    <w:rsid w:val="00077587"/>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FA3"/>
    <w:rsid w:val="00094863"/>
    <w:rsid w:val="00094893"/>
    <w:rsid w:val="00094A70"/>
    <w:rsid w:val="00095C45"/>
    <w:rsid w:val="00095CB3"/>
    <w:rsid w:val="000962B3"/>
    <w:rsid w:val="000965DF"/>
    <w:rsid w:val="00096CFE"/>
    <w:rsid w:val="000972F3"/>
    <w:rsid w:val="00097A70"/>
    <w:rsid w:val="000A086C"/>
    <w:rsid w:val="000A1548"/>
    <w:rsid w:val="000A1D9F"/>
    <w:rsid w:val="000A2EB5"/>
    <w:rsid w:val="000A351D"/>
    <w:rsid w:val="000A3F82"/>
    <w:rsid w:val="000A4571"/>
    <w:rsid w:val="000A4B6A"/>
    <w:rsid w:val="000B074F"/>
    <w:rsid w:val="000B4038"/>
    <w:rsid w:val="000B463B"/>
    <w:rsid w:val="000B5133"/>
    <w:rsid w:val="000B556A"/>
    <w:rsid w:val="000B631C"/>
    <w:rsid w:val="000B66C4"/>
    <w:rsid w:val="000B7A9C"/>
    <w:rsid w:val="000C38E5"/>
    <w:rsid w:val="000C4189"/>
    <w:rsid w:val="000C43AE"/>
    <w:rsid w:val="000C5083"/>
    <w:rsid w:val="000C53AE"/>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E1"/>
    <w:rsid w:val="000D6794"/>
    <w:rsid w:val="000E072F"/>
    <w:rsid w:val="000E1701"/>
    <w:rsid w:val="000E2187"/>
    <w:rsid w:val="000E2240"/>
    <w:rsid w:val="000E2957"/>
    <w:rsid w:val="000E2AF5"/>
    <w:rsid w:val="000E359F"/>
    <w:rsid w:val="000E3D72"/>
    <w:rsid w:val="000E43F2"/>
    <w:rsid w:val="000E594F"/>
    <w:rsid w:val="000E62F0"/>
    <w:rsid w:val="000E7A1E"/>
    <w:rsid w:val="000E7E80"/>
    <w:rsid w:val="000F041A"/>
    <w:rsid w:val="000F09DB"/>
    <w:rsid w:val="000F2BE9"/>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487E"/>
    <w:rsid w:val="0011549B"/>
    <w:rsid w:val="001156D6"/>
    <w:rsid w:val="00115FF0"/>
    <w:rsid w:val="0011613B"/>
    <w:rsid w:val="00116A94"/>
    <w:rsid w:val="00117B1C"/>
    <w:rsid w:val="00120550"/>
    <w:rsid w:val="001211CA"/>
    <w:rsid w:val="00121B5B"/>
    <w:rsid w:val="00122D3B"/>
    <w:rsid w:val="00124256"/>
    <w:rsid w:val="001242AD"/>
    <w:rsid w:val="00125A9A"/>
    <w:rsid w:val="00125CDA"/>
    <w:rsid w:val="00126055"/>
    <w:rsid w:val="00126FA0"/>
    <w:rsid w:val="0013126C"/>
    <w:rsid w:val="00131445"/>
    <w:rsid w:val="00131590"/>
    <w:rsid w:val="001317DD"/>
    <w:rsid w:val="001319EB"/>
    <w:rsid w:val="00131CF2"/>
    <w:rsid w:val="001321F7"/>
    <w:rsid w:val="0013328A"/>
    <w:rsid w:val="001337C9"/>
    <w:rsid w:val="00134E76"/>
    <w:rsid w:val="00134ED8"/>
    <w:rsid w:val="0013549F"/>
    <w:rsid w:val="00135CDF"/>
    <w:rsid w:val="00136AA4"/>
    <w:rsid w:val="00137731"/>
    <w:rsid w:val="001377DA"/>
    <w:rsid w:val="00140271"/>
    <w:rsid w:val="0014073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C39"/>
    <w:rsid w:val="0017436F"/>
    <w:rsid w:val="001747C2"/>
    <w:rsid w:val="00174D87"/>
    <w:rsid w:val="001761E8"/>
    <w:rsid w:val="001763DE"/>
    <w:rsid w:val="00176FD4"/>
    <w:rsid w:val="001774D2"/>
    <w:rsid w:val="001801DC"/>
    <w:rsid w:val="00180938"/>
    <w:rsid w:val="00182BED"/>
    <w:rsid w:val="001832E6"/>
    <w:rsid w:val="00184180"/>
    <w:rsid w:val="001851AD"/>
    <w:rsid w:val="00185C07"/>
    <w:rsid w:val="00185CA7"/>
    <w:rsid w:val="0018617C"/>
    <w:rsid w:val="00191C21"/>
    <w:rsid w:val="00191DE0"/>
    <w:rsid w:val="00191F7A"/>
    <w:rsid w:val="00192811"/>
    <w:rsid w:val="00195B86"/>
    <w:rsid w:val="0019675B"/>
    <w:rsid w:val="001968A3"/>
    <w:rsid w:val="001973F3"/>
    <w:rsid w:val="001A01EB"/>
    <w:rsid w:val="001A08CB"/>
    <w:rsid w:val="001A104F"/>
    <w:rsid w:val="001A1183"/>
    <w:rsid w:val="001A26AC"/>
    <w:rsid w:val="001A3C33"/>
    <w:rsid w:val="001A4268"/>
    <w:rsid w:val="001A467A"/>
    <w:rsid w:val="001A5B04"/>
    <w:rsid w:val="001A5D2C"/>
    <w:rsid w:val="001A6646"/>
    <w:rsid w:val="001A703B"/>
    <w:rsid w:val="001B0726"/>
    <w:rsid w:val="001B10FA"/>
    <w:rsid w:val="001B174A"/>
    <w:rsid w:val="001B3302"/>
    <w:rsid w:val="001B38CC"/>
    <w:rsid w:val="001B58B5"/>
    <w:rsid w:val="001B6B4B"/>
    <w:rsid w:val="001B7E59"/>
    <w:rsid w:val="001C07E6"/>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3E8C"/>
    <w:rsid w:val="001D46BA"/>
    <w:rsid w:val="001D4857"/>
    <w:rsid w:val="001D48ED"/>
    <w:rsid w:val="001D4AF2"/>
    <w:rsid w:val="001D4FE9"/>
    <w:rsid w:val="001D6A27"/>
    <w:rsid w:val="001D6C84"/>
    <w:rsid w:val="001D7317"/>
    <w:rsid w:val="001E020F"/>
    <w:rsid w:val="001E1E80"/>
    <w:rsid w:val="001E2DDA"/>
    <w:rsid w:val="001E2E67"/>
    <w:rsid w:val="001E2EA1"/>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311C"/>
    <w:rsid w:val="002136F2"/>
    <w:rsid w:val="00215094"/>
    <w:rsid w:val="00215550"/>
    <w:rsid w:val="0021728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6D65"/>
    <w:rsid w:val="0024012B"/>
    <w:rsid w:val="002408E5"/>
    <w:rsid w:val="00241BE4"/>
    <w:rsid w:val="002435EB"/>
    <w:rsid w:val="00244177"/>
    <w:rsid w:val="00244CB6"/>
    <w:rsid w:val="00244E05"/>
    <w:rsid w:val="00244EA2"/>
    <w:rsid w:val="00244EAA"/>
    <w:rsid w:val="002463DF"/>
    <w:rsid w:val="00250583"/>
    <w:rsid w:val="00250608"/>
    <w:rsid w:val="002515AF"/>
    <w:rsid w:val="002523CD"/>
    <w:rsid w:val="00252E34"/>
    <w:rsid w:val="00253CE9"/>
    <w:rsid w:val="00254743"/>
    <w:rsid w:val="002550D6"/>
    <w:rsid w:val="0025515C"/>
    <w:rsid w:val="002553F1"/>
    <w:rsid w:val="00255517"/>
    <w:rsid w:val="00256A17"/>
    <w:rsid w:val="00257350"/>
    <w:rsid w:val="0025737A"/>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6D3C"/>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7EA4"/>
    <w:rsid w:val="002A0738"/>
    <w:rsid w:val="002A0D02"/>
    <w:rsid w:val="002A1392"/>
    <w:rsid w:val="002A17A0"/>
    <w:rsid w:val="002A1AF1"/>
    <w:rsid w:val="002A367F"/>
    <w:rsid w:val="002A5CCC"/>
    <w:rsid w:val="002A5D07"/>
    <w:rsid w:val="002A61DD"/>
    <w:rsid w:val="002A6853"/>
    <w:rsid w:val="002A7348"/>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70A5"/>
    <w:rsid w:val="002B7819"/>
    <w:rsid w:val="002C02E3"/>
    <w:rsid w:val="002C0B05"/>
    <w:rsid w:val="002C20C9"/>
    <w:rsid w:val="002C20D0"/>
    <w:rsid w:val="002C31B3"/>
    <w:rsid w:val="002C3A0E"/>
    <w:rsid w:val="002C3ABE"/>
    <w:rsid w:val="002C3C28"/>
    <w:rsid w:val="002C427C"/>
    <w:rsid w:val="002C4358"/>
    <w:rsid w:val="002C462B"/>
    <w:rsid w:val="002C49B4"/>
    <w:rsid w:val="002C5389"/>
    <w:rsid w:val="002C5F68"/>
    <w:rsid w:val="002C6552"/>
    <w:rsid w:val="002C72F8"/>
    <w:rsid w:val="002C7B4B"/>
    <w:rsid w:val="002D1454"/>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718"/>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E5D"/>
    <w:rsid w:val="003017E3"/>
    <w:rsid w:val="00301DC2"/>
    <w:rsid w:val="00302794"/>
    <w:rsid w:val="00303271"/>
    <w:rsid w:val="003035A1"/>
    <w:rsid w:val="00303A43"/>
    <w:rsid w:val="0030428B"/>
    <w:rsid w:val="00304BC5"/>
    <w:rsid w:val="00306A2E"/>
    <w:rsid w:val="00307F37"/>
    <w:rsid w:val="00310B82"/>
    <w:rsid w:val="00310E22"/>
    <w:rsid w:val="00310E9D"/>
    <w:rsid w:val="0031108C"/>
    <w:rsid w:val="003112F5"/>
    <w:rsid w:val="00312C30"/>
    <w:rsid w:val="00312D9F"/>
    <w:rsid w:val="00313699"/>
    <w:rsid w:val="0031393C"/>
    <w:rsid w:val="00313EF7"/>
    <w:rsid w:val="00314820"/>
    <w:rsid w:val="003152AF"/>
    <w:rsid w:val="00315C4B"/>
    <w:rsid w:val="003174CC"/>
    <w:rsid w:val="00320027"/>
    <w:rsid w:val="00320842"/>
    <w:rsid w:val="00320AE5"/>
    <w:rsid w:val="00320D97"/>
    <w:rsid w:val="00321260"/>
    <w:rsid w:val="0032156A"/>
    <w:rsid w:val="003216B6"/>
    <w:rsid w:val="00321F62"/>
    <w:rsid w:val="003220BA"/>
    <w:rsid w:val="0032358B"/>
    <w:rsid w:val="00323FE4"/>
    <w:rsid w:val="0032460A"/>
    <w:rsid w:val="00324D56"/>
    <w:rsid w:val="003257DB"/>
    <w:rsid w:val="003261C2"/>
    <w:rsid w:val="003261E4"/>
    <w:rsid w:val="00330FBE"/>
    <w:rsid w:val="00331994"/>
    <w:rsid w:val="003334F7"/>
    <w:rsid w:val="00333661"/>
    <w:rsid w:val="003337C6"/>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687"/>
    <w:rsid w:val="00344C06"/>
    <w:rsid w:val="00345049"/>
    <w:rsid w:val="0034532E"/>
    <w:rsid w:val="003456FC"/>
    <w:rsid w:val="00346538"/>
    <w:rsid w:val="003468BE"/>
    <w:rsid w:val="00346C6F"/>
    <w:rsid w:val="00347BF4"/>
    <w:rsid w:val="00347F87"/>
    <w:rsid w:val="00350D7A"/>
    <w:rsid w:val="00351879"/>
    <w:rsid w:val="003518CA"/>
    <w:rsid w:val="00353466"/>
    <w:rsid w:val="00354ADC"/>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909C0"/>
    <w:rsid w:val="00390C3E"/>
    <w:rsid w:val="00390C56"/>
    <w:rsid w:val="00391818"/>
    <w:rsid w:val="00392956"/>
    <w:rsid w:val="00393389"/>
    <w:rsid w:val="00394DC7"/>
    <w:rsid w:val="003951DA"/>
    <w:rsid w:val="0039549E"/>
    <w:rsid w:val="003956C0"/>
    <w:rsid w:val="00396276"/>
    <w:rsid w:val="00396C50"/>
    <w:rsid w:val="003971E2"/>
    <w:rsid w:val="003972F4"/>
    <w:rsid w:val="003A00D9"/>
    <w:rsid w:val="003A2683"/>
    <w:rsid w:val="003A2A07"/>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55C7"/>
    <w:rsid w:val="003B596A"/>
    <w:rsid w:val="003B5B0C"/>
    <w:rsid w:val="003B66CD"/>
    <w:rsid w:val="003B6AD8"/>
    <w:rsid w:val="003B7282"/>
    <w:rsid w:val="003C020D"/>
    <w:rsid w:val="003C0B06"/>
    <w:rsid w:val="003C0E3F"/>
    <w:rsid w:val="003C1C0F"/>
    <w:rsid w:val="003C4826"/>
    <w:rsid w:val="003C5714"/>
    <w:rsid w:val="003C5CB2"/>
    <w:rsid w:val="003C6325"/>
    <w:rsid w:val="003C695D"/>
    <w:rsid w:val="003C74C6"/>
    <w:rsid w:val="003D071E"/>
    <w:rsid w:val="003D09CD"/>
    <w:rsid w:val="003D0DE5"/>
    <w:rsid w:val="003D13AC"/>
    <w:rsid w:val="003D1D00"/>
    <w:rsid w:val="003D24DA"/>
    <w:rsid w:val="003D39DA"/>
    <w:rsid w:val="003D3BAC"/>
    <w:rsid w:val="003D4F72"/>
    <w:rsid w:val="003D588D"/>
    <w:rsid w:val="003D5C82"/>
    <w:rsid w:val="003D635F"/>
    <w:rsid w:val="003D6E48"/>
    <w:rsid w:val="003D6F8D"/>
    <w:rsid w:val="003E0C42"/>
    <w:rsid w:val="003E0C84"/>
    <w:rsid w:val="003E0E19"/>
    <w:rsid w:val="003E1EF4"/>
    <w:rsid w:val="003E2908"/>
    <w:rsid w:val="003E2C47"/>
    <w:rsid w:val="003E2DDD"/>
    <w:rsid w:val="003E33BF"/>
    <w:rsid w:val="003E3E6F"/>
    <w:rsid w:val="003E4417"/>
    <w:rsid w:val="003E511E"/>
    <w:rsid w:val="003E5467"/>
    <w:rsid w:val="003E5BE2"/>
    <w:rsid w:val="003F01BC"/>
    <w:rsid w:val="003F03D3"/>
    <w:rsid w:val="003F083A"/>
    <w:rsid w:val="003F095E"/>
    <w:rsid w:val="003F1D5C"/>
    <w:rsid w:val="003F20A0"/>
    <w:rsid w:val="003F3678"/>
    <w:rsid w:val="003F3703"/>
    <w:rsid w:val="003F48CC"/>
    <w:rsid w:val="003F5214"/>
    <w:rsid w:val="003F52B9"/>
    <w:rsid w:val="003F6120"/>
    <w:rsid w:val="003F6607"/>
    <w:rsid w:val="003F68CF"/>
    <w:rsid w:val="003F6EA9"/>
    <w:rsid w:val="003F74AA"/>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66F9"/>
    <w:rsid w:val="00443449"/>
    <w:rsid w:val="00443B44"/>
    <w:rsid w:val="004457E9"/>
    <w:rsid w:val="004459B2"/>
    <w:rsid w:val="00445DA3"/>
    <w:rsid w:val="00445FA8"/>
    <w:rsid w:val="00446057"/>
    <w:rsid w:val="00446454"/>
    <w:rsid w:val="00446B1C"/>
    <w:rsid w:val="00446FDE"/>
    <w:rsid w:val="00450FAE"/>
    <w:rsid w:val="0045148B"/>
    <w:rsid w:val="004526B1"/>
    <w:rsid w:val="00452CF7"/>
    <w:rsid w:val="004540AF"/>
    <w:rsid w:val="00455CB9"/>
    <w:rsid w:val="00455F3B"/>
    <w:rsid w:val="00456847"/>
    <w:rsid w:val="00456B78"/>
    <w:rsid w:val="004574D9"/>
    <w:rsid w:val="00460A24"/>
    <w:rsid w:val="00460CC0"/>
    <w:rsid w:val="00460E8B"/>
    <w:rsid w:val="0046154A"/>
    <w:rsid w:val="00462BD5"/>
    <w:rsid w:val="00462D89"/>
    <w:rsid w:val="00463A5D"/>
    <w:rsid w:val="004649FD"/>
    <w:rsid w:val="00464B08"/>
    <w:rsid w:val="004653E3"/>
    <w:rsid w:val="004671FD"/>
    <w:rsid w:val="00470593"/>
    <w:rsid w:val="00471C7D"/>
    <w:rsid w:val="0047215B"/>
    <w:rsid w:val="00472345"/>
    <w:rsid w:val="00472868"/>
    <w:rsid w:val="00473C53"/>
    <w:rsid w:val="00473C84"/>
    <w:rsid w:val="0047570E"/>
    <w:rsid w:val="00477275"/>
    <w:rsid w:val="00481508"/>
    <w:rsid w:val="004816FE"/>
    <w:rsid w:val="0048366E"/>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E65"/>
    <w:rsid w:val="004A05E2"/>
    <w:rsid w:val="004A06D9"/>
    <w:rsid w:val="004A1E01"/>
    <w:rsid w:val="004A20B9"/>
    <w:rsid w:val="004A3782"/>
    <w:rsid w:val="004A4152"/>
    <w:rsid w:val="004A46A8"/>
    <w:rsid w:val="004A5949"/>
    <w:rsid w:val="004A5BDA"/>
    <w:rsid w:val="004A5BFF"/>
    <w:rsid w:val="004A62FF"/>
    <w:rsid w:val="004A6BDB"/>
    <w:rsid w:val="004B0457"/>
    <w:rsid w:val="004B0552"/>
    <w:rsid w:val="004B0710"/>
    <w:rsid w:val="004B0C53"/>
    <w:rsid w:val="004B1709"/>
    <w:rsid w:val="004B1DA5"/>
    <w:rsid w:val="004B1E5B"/>
    <w:rsid w:val="004B3B84"/>
    <w:rsid w:val="004B3C60"/>
    <w:rsid w:val="004B4359"/>
    <w:rsid w:val="004B4DB1"/>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D79"/>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15E"/>
    <w:rsid w:val="004E287B"/>
    <w:rsid w:val="004E3333"/>
    <w:rsid w:val="004E3FEF"/>
    <w:rsid w:val="004E6093"/>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045"/>
    <w:rsid w:val="00505CE4"/>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22"/>
    <w:rsid w:val="00545D57"/>
    <w:rsid w:val="00545DCE"/>
    <w:rsid w:val="0054646F"/>
    <w:rsid w:val="0054661A"/>
    <w:rsid w:val="00546FD6"/>
    <w:rsid w:val="00550092"/>
    <w:rsid w:val="00550A6E"/>
    <w:rsid w:val="0055113F"/>
    <w:rsid w:val="00551852"/>
    <w:rsid w:val="005520C8"/>
    <w:rsid w:val="00552466"/>
    <w:rsid w:val="005531CE"/>
    <w:rsid w:val="005532A3"/>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7210"/>
    <w:rsid w:val="0056751D"/>
    <w:rsid w:val="00570CFD"/>
    <w:rsid w:val="005712A5"/>
    <w:rsid w:val="00571B0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6123"/>
    <w:rsid w:val="00586D1F"/>
    <w:rsid w:val="005876E2"/>
    <w:rsid w:val="005903C2"/>
    <w:rsid w:val="0059049F"/>
    <w:rsid w:val="005915A6"/>
    <w:rsid w:val="005915F5"/>
    <w:rsid w:val="00591F1C"/>
    <w:rsid w:val="005922F6"/>
    <w:rsid w:val="0059235C"/>
    <w:rsid w:val="005928BF"/>
    <w:rsid w:val="00592AB1"/>
    <w:rsid w:val="00592C34"/>
    <w:rsid w:val="00593E1C"/>
    <w:rsid w:val="0059409F"/>
    <w:rsid w:val="00594448"/>
    <w:rsid w:val="00594A5D"/>
    <w:rsid w:val="00596297"/>
    <w:rsid w:val="005964D2"/>
    <w:rsid w:val="00596CAB"/>
    <w:rsid w:val="00596F2F"/>
    <w:rsid w:val="00597A02"/>
    <w:rsid w:val="005A0A9B"/>
    <w:rsid w:val="005A0BD5"/>
    <w:rsid w:val="005A2026"/>
    <w:rsid w:val="005A2D08"/>
    <w:rsid w:val="005A35EB"/>
    <w:rsid w:val="005A4097"/>
    <w:rsid w:val="005A4554"/>
    <w:rsid w:val="005A4B9B"/>
    <w:rsid w:val="005A4F72"/>
    <w:rsid w:val="005A5F46"/>
    <w:rsid w:val="005A653F"/>
    <w:rsid w:val="005A6867"/>
    <w:rsid w:val="005A6941"/>
    <w:rsid w:val="005A6E3F"/>
    <w:rsid w:val="005B1B94"/>
    <w:rsid w:val="005B2ABD"/>
    <w:rsid w:val="005B3D9F"/>
    <w:rsid w:val="005B3F3F"/>
    <w:rsid w:val="005B4164"/>
    <w:rsid w:val="005B48AD"/>
    <w:rsid w:val="005B51F6"/>
    <w:rsid w:val="005B6DFF"/>
    <w:rsid w:val="005C08F4"/>
    <w:rsid w:val="005C2049"/>
    <w:rsid w:val="005C2D7E"/>
    <w:rsid w:val="005C3613"/>
    <w:rsid w:val="005C3BCF"/>
    <w:rsid w:val="005C4145"/>
    <w:rsid w:val="005C4D0E"/>
    <w:rsid w:val="005C5407"/>
    <w:rsid w:val="005C5874"/>
    <w:rsid w:val="005C5BB4"/>
    <w:rsid w:val="005C6D5E"/>
    <w:rsid w:val="005C748A"/>
    <w:rsid w:val="005D0668"/>
    <w:rsid w:val="005D0986"/>
    <w:rsid w:val="005D0AF4"/>
    <w:rsid w:val="005D0D24"/>
    <w:rsid w:val="005D1CEA"/>
    <w:rsid w:val="005D1D64"/>
    <w:rsid w:val="005D456C"/>
    <w:rsid w:val="005D6E8B"/>
    <w:rsid w:val="005D724A"/>
    <w:rsid w:val="005E052D"/>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3D65"/>
    <w:rsid w:val="005F3FEB"/>
    <w:rsid w:val="005F4A70"/>
    <w:rsid w:val="005F5A32"/>
    <w:rsid w:val="005F5BA0"/>
    <w:rsid w:val="005F614A"/>
    <w:rsid w:val="005F6F5C"/>
    <w:rsid w:val="005F7CE8"/>
    <w:rsid w:val="00600182"/>
    <w:rsid w:val="006004A0"/>
    <w:rsid w:val="00600760"/>
    <w:rsid w:val="00601BA8"/>
    <w:rsid w:val="00601BFB"/>
    <w:rsid w:val="0060213D"/>
    <w:rsid w:val="0060219D"/>
    <w:rsid w:val="00602284"/>
    <w:rsid w:val="00602798"/>
    <w:rsid w:val="00602D33"/>
    <w:rsid w:val="006030B7"/>
    <w:rsid w:val="00603154"/>
    <w:rsid w:val="00603377"/>
    <w:rsid w:val="006033A7"/>
    <w:rsid w:val="006036E2"/>
    <w:rsid w:val="006037E1"/>
    <w:rsid w:val="00603C73"/>
    <w:rsid w:val="00606212"/>
    <w:rsid w:val="00606FA2"/>
    <w:rsid w:val="00607A8C"/>
    <w:rsid w:val="00610A55"/>
    <w:rsid w:val="0061105D"/>
    <w:rsid w:val="0061116E"/>
    <w:rsid w:val="0061121C"/>
    <w:rsid w:val="00611414"/>
    <w:rsid w:val="00611B8E"/>
    <w:rsid w:val="00612607"/>
    <w:rsid w:val="006133C0"/>
    <w:rsid w:val="00613E98"/>
    <w:rsid w:val="00615741"/>
    <w:rsid w:val="00615859"/>
    <w:rsid w:val="006174FE"/>
    <w:rsid w:val="00617E37"/>
    <w:rsid w:val="006207AC"/>
    <w:rsid w:val="0062126E"/>
    <w:rsid w:val="00621458"/>
    <w:rsid w:val="00621690"/>
    <w:rsid w:val="006222B9"/>
    <w:rsid w:val="00622990"/>
    <w:rsid w:val="00622A32"/>
    <w:rsid w:val="00622AD8"/>
    <w:rsid w:val="006232A6"/>
    <w:rsid w:val="00623A87"/>
    <w:rsid w:val="00623BBF"/>
    <w:rsid w:val="00623F72"/>
    <w:rsid w:val="00624241"/>
    <w:rsid w:val="00626B99"/>
    <w:rsid w:val="00627129"/>
    <w:rsid w:val="00627478"/>
    <w:rsid w:val="00627DAE"/>
    <w:rsid w:val="006300BE"/>
    <w:rsid w:val="006301AA"/>
    <w:rsid w:val="0063205C"/>
    <w:rsid w:val="006324A3"/>
    <w:rsid w:val="006334B0"/>
    <w:rsid w:val="006338DA"/>
    <w:rsid w:val="00633B5B"/>
    <w:rsid w:val="00634FB1"/>
    <w:rsid w:val="006369DF"/>
    <w:rsid w:val="006374E6"/>
    <w:rsid w:val="006411F3"/>
    <w:rsid w:val="00641BCB"/>
    <w:rsid w:val="006424F1"/>
    <w:rsid w:val="00642B7C"/>
    <w:rsid w:val="00644D23"/>
    <w:rsid w:val="00645492"/>
    <w:rsid w:val="00646143"/>
    <w:rsid w:val="006474A7"/>
    <w:rsid w:val="0064766F"/>
    <w:rsid w:val="006479C2"/>
    <w:rsid w:val="00650F8D"/>
    <w:rsid w:val="00651075"/>
    <w:rsid w:val="00651227"/>
    <w:rsid w:val="0065142D"/>
    <w:rsid w:val="00651B8C"/>
    <w:rsid w:val="00651EBB"/>
    <w:rsid w:val="00652041"/>
    <w:rsid w:val="00652446"/>
    <w:rsid w:val="00653D68"/>
    <w:rsid w:val="00654477"/>
    <w:rsid w:val="006552DB"/>
    <w:rsid w:val="006561A2"/>
    <w:rsid w:val="006562EA"/>
    <w:rsid w:val="00656669"/>
    <w:rsid w:val="0065684A"/>
    <w:rsid w:val="00656908"/>
    <w:rsid w:val="00656A83"/>
    <w:rsid w:val="00656DC4"/>
    <w:rsid w:val="00656F74"/>
    <w:rsid w:val="0065749C"/>
    <w:rsid w:val="00657C86"/>
    <w:rsid w:val="006602DC"/>
    <w:rsid w:val="006607F3"/>
    <w:rsid w:val="00661E12"/>
    <w:rsid w:val="0066239F"/>
    <w:rsid w:val="00663643"/>
    <w:rsid w:val="00663F4D"/>
    <w:rsid w:val="00666119"/>
    <w:rsid w:val="0066713D"/>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ED4"/>
    <w:rsid w:val="0069331C"/>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AC2"/>
    <w:rsid w:val="006B0FF9"/>
    <w:rsid w:val="006B1525"/>
    <w:rsid w:val="006B18A6"/>
    <w:rsid w:val="006B2DB5"/>
    <w:rsid w:val="006B32D5"/>
    <w:rsid w:val="006B32D8"/>
    <w:rsid w:val="006B345E"/>
    <w:rsid w:val="006B371A"/>
    <w:rsid w:val="006B3C07"/>
    <w:rsid w:val="006B4041"/>
    <w:rsid w:val="006B4A80"/>
    <w:rsid w:val="006B588D"/>
    <w:rsid w:val="006B5CB6"/>
    <w:rsid w:val="006B5F53"/>
    <w:rsid w:val="006B6B26"/>
    <w:rsid w:val="006B736C"/>
    <w:rsid w:val="006B7A9B"/>
    <w:rsid w:val="006C0175"/>
    <w:rsid w:val="006C0E9E"/>
    <w:rsid w:val="006C18BB"/>
    <w:rsid w:val="006C1C6D"/>
    <w:rsid w:val="006C222E"/>
    <w:rsid w:val="006C30D6"/>
    <w:rsid w:val="006C40F1"/>
    <w:rsid w:val="006C4F8F"/>
    <w:rsid w:val="006C6BBB"/>
    <w:rsid w:val="006C6CAC"/>
    <w:rsid w:val="006C7188"/>
    <w:rsid w:val="006C731F"/>
    <w:rsid w:val="006C7AD3"/>
    <w:rsid w:val="006C7D43"/>
    <w:rsid w:val="006C7EAB"/>
    <w:rsid w:val="006D06AC"/>
    <w:rsid w:val="006D17B6"/>
    <w:rsid w:val="006D1AC5"/>
    <w:rsid w:val="006D1F70"/>
    <w:rsid w:val="006D226F"/>
    <w:rsid w:val="006D35A4"/>
    <w:rsid w:val="006D370D"/>
    <w:rsid w:val="006D3B76"/>
    <w:rsid w:val="006D551F"/>
    <w:rsid w:val="006D5A9B"/>
    <w:rsid w:val="006D61B1"/>
    <w:rsid w:val="006D78DB"/>
    <w:rsid w:val="006E06BF"/>
    <w:rsid w:val="006E175D"/>
    <w:rsid w:val="006E1D64"/>
    <w:rsid w:val="006E38CC"/>
    <w:rsid w:val="006E4352"/>
    <w:rsid w:val="006E4F24"/>
    <w:rsid w:val="006E5157"/>
    <w:rsid w:val="006E5FE0"/>
    <w:rsid w:val="006E62CE"/>
    <w:rsid w:val="006E6C57"/>
    <w:rsid w:val="006E6DF1"/>
    <w:rsid w:val="006E6F67"/>
    <w:rsid w:val="006E755E"/>
    <w:rsid w:val="006F04DD"/>
    <w:rsid w:val="006F1A3F"/>
    <w:rsid w:val="006F2414"/>
    <w:rsid w:val="006F37E2"/>
    <w:rsid w:val="006F4D86"/>
    <w:rsid w:val="006F53CD"/>
    <w:rsid w:val="006F5D6A"/>
    <w:rsid w:val="006F7CF0"/>
    <w:rsid w:val="00701525"/>
    <w:rsid w:val="007029BA"/>
    <w:rsid w:val="007031B0"/>
    <w:rsid w:val="007039C1"/>
    <w:rsid w:val="00703D4F"/>
    <w:rsid w:val="0070442A"/>
    <w:rsid w:val="007056E7"/>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E7F"/>
    <w:rsid w:val="007461B2"/>
    <w:rsid w:val="007467D8"/>
    <w:rsid w:val="00746E99"/>
    <w:rsid w:val="00747542"/>
    <w:rsid w:val="0074755C"/>
    <w:rsid w:val="00750910"/>
    <w:rsid w:val="007511EA"/>
    <w:rsid w:val="00751611"/>
    <w:rsid w:val="00751F9B"/>
    <w:rsid w:val="00752114"/>
    <w:rsid w:val="00752F55"/>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66D4"/>
    <w:rsid w:val="007877D5"/>
    <w:rsid w:val="0078780C"/>
    <w:rsid w:val="00787A5A"/>
    <w:rsid w:val="007908FF"/>
    <w:rsid w:val="007909B1"/>
    <w:rsid w:val="0079165F"/>
    <w:rsid w:val="00791AF9"/>
    <w:rsid w:val="00794D45"/>
    <w:rsid w:val="00796464"/>
    <w:rsid w:val="0079693F"/>
    <w:rsid w:val="007970D2"/>
    <w:rsid w:val="0079774B"/>
    <w:rsid w:val="007A0201"/>
    <w:rsid w:val="007A0F5A"/>
    <w:rsid w:val="007A129B"/>
    <w:rsid w:val="007A1338"/>
    <w:rsid w:val="007A1FA4"/>
    <w:rsid w:val="007A224E"/>
    <w:rsid w:val="007A2761"/>
    <w:rsid w:val="007A3149"/>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1087"/>
    <w:rsid w:val="007E12D6"/>
    <w:rsid w:val="007E1935"/>
    <w:rsid w:val="007E1A2E"/>
    <w:rsid w:val="007E1D42"/>
    <w:rsid w:val="007E4829"/>
    <w:rsid w:val="007E4E48"/>
    <w:rsid w:val="007E5B23"/>
    <w:rsid w:val="007E6EAD"/>
    <w:rsid w:val="007E6FB5"/>
    <w:rsid w:val="007E7BF5"/>
    <w:rsid w:val="007E7F4F"/>
    <w:rsid w:val="007F00EE"/>
    <w:rsid w:val="007F0643"/>
    <w:rsid w:val="007F147F"/>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2A76"/>
    <w:rsid w:val="00804769"/>
    <w:rsid w:val="0080479A"/>
    <w:rsid w:val="00804F06"/>
    <w:rsid w:val="008056AC"/>
    <w:rsid w:val="0080727F"/>
    <w:rsid w:val="008073AD"/>
    <w:rsid w:val="008111A0"/>
    <w:rsid w:val="00812270"/>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50D"/>
    <w:rsid w:val="00836AD3"/>
    <w:rsid w:val="008378FA"/>
    <w:rsid w:val="0084064B"/>
    <w:rsid w:val="008411B4"/>
    <w:rsid w:val="00841C7B"/>
    <w:rsid w:val="008436C9"/>
    <w:rsid w:val="0084481D"/>
    <w:rsid w:val="00844A9C"/>
    <w:rsid w:val="00844B69"/>
    <w:rsid w:val="008455AF"/>
    <w:rsid w:val="00846236"/>
    <w:rsid w:val="00846FB6"/>
    <w:rsid w:val="00847570"/>
    <w:rsid w:val="00847E95"/>
    <w:rsid w:val="00850152"/>
    <w:rsid w:val="008504F2"/>
    <w:rsid w:val="00850E58"/>
    <w:rsid w:val="00851079"/>
    <w:rsid w:val="00851432"/>
    <w:rsid w:val="00851F44"/>
    <w:rsid w:val="008522B5"/>
    <w:rsid w:val="0085369F"/>
    <w:rsid w:val="008556DE"/>
    <w:rsid w:val="00855F90"/>
    <w:rsid w:val="008563C9"/>
    <w:rsid w:val="00857DA4"/>
    <w:rsid w:val="008611E0"/>
    <w:rsid w:val="0086206C"/>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126F"/>
    <w:rsid w:val="00872A3D"/>
    <w:rsid w:val="008741F6"/>
    <w:rsid w:val="00874E14"/>
    <w:rsid w:val="00874F5C"/>
    <w:rsid w:val="00875E42"/>
    <w:rsid w:val="00876204"/>
    <w:rsid w:val="00877060"/>
    <w:rsid w:val="0087726C"/>
    <w:rsid w:val="00877A7E"/>
    <w:rsid w:val="00877C54"/>
    <w:rsid w:val="00877D15"/>
    <w:rsid w:val="00877DF6"/>
    <w:rsid w:val="008817E8"/>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918"/>
    <w:rsid w:val="008C0ED9"/>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C73"/>
    <w:rsid w:val="008D770F"/>
    <w:rsid w:val="008D7846"/>
    <w:rsid w:val="008D7B18"/>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F0AA9"/>
    <w:rsid w:val="008F0E5E"/>
    <w:rsid w:val="008F182B"/>
    <w:rsid w:val="008F353B"/>
    <w:rsid w:val="008F375E"/>
    <w:rsid w:val="008F384E"/>
    <w:rsid w:val="008F3EE9"/>
    <w:rsid w:val="008F4399"/>
    <w:rsid w:val="008F44C4"/>
    <w:rsid w:val="008F4FE3"/>
    <w:rsid w:val="008F53DD"/>
    <w:rsid w:val="008F6BFB"/>
    <w:rsid w:val="008F7595"/>
    <w:rsid w:val="009009F8"/>
    <w:rsid w:val="009015D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CD4"/>
    <w:rsid w:val="0092158E"/>
    <w:rsid w:val="009219FA"/>
    <w:rsid w:val="00923CF0"/>
    <w:rsid w:val="00925C1C"/>
    <w:rsid w:val="0092794F"/>
    <w:rsid w:val="009279F7"/>
    <w:rsid w:val="00927F21"/>
    <w:rsid w:val="00930D73"/>
    <w:rsid w:val="0093181E"/>
    <w:rsid w:val="00931B48"/>
    <w:rsid w:val="00932E39"/>
    <w:rsid w:val="00934B31"/>
    <w:rsid w:val="009356DE"/>
    <w:rsid w:val="00936D2F"/>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B3D"/>
    <w:rsid w:val="0095326F"/>
    <w:rsid w:val="00954403"/>
    <w:rsid w:val="00954F0B"/>
    <w:rsid w:val="009558A0"/>
    <w:rsid w:val="009559A0"/>
    <w:rsid w:val="00956311"/>
    <w:rsid w:val="0095713A"/>
    <w:rsid w:val="009574B2"/>
    <w:rsid w:val="009578BF"/>
    <w:rsid w:val="00957CA5"/>
    <w:rsid w:val="00960423"/>
    <w:rsid w:val="009613AF"/>
    <w:rsid w:val="009614FA"/>
    <w:rsid w:val="0096210A"/>
    <w:rsid w:val="00962170"/>
    <w:rsid w:val="00964735"/>
    <w:rsid w:val="00964F1B"/>
    <w:rsid w:val="00964F88"/>
    <w:rsid w:val="00965866"/>
    <w:rsid w:val="009658A4"/>
    <w:rsid w:val="0096610A"/>
    <w:rsid w:val="00966B7D"/>
    <w:rsid w:val="00966BC3"/>
    <w:rsid w:val="00966C49"/>
    <w:rsid w:val="0097079B"/>
    <w:rsid w:val="00971D53"/>
    <w:rsid w:val="00971D6B"/>
    <w:rsid w:val="00971F27"/>
    <w:rsid w:val="009725C2"/>
    <w:rsid w:val="00973736"/>
    <w:rsid w:val="0097391D"/>
    <w:rsid w:val="00974F8F"/>
    <w:rsid w:val="009750CB"/>
    <w:rsid w:val="0097529E"/>
    <w:rsid w:val="00975B1A"/>
    <w:rsid w:val="00975E5C"/>
    <w:rsid w:val="00977332"/>
    <w:rsid w:val="00981C30"/>
    <w:rsid w:val="00981D87"/>
    <w:rsid w:val="00982606"/>
    <w:rsid w:val="009826D5"/>
    <w:rsid w:val="009829E9"/>
    <w:rsid w:val="00982A42"/>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BE"/>
    <w:rsid w:val="009B05B7"/>
    <w:rsid w:val="009B110A"/>
    <w:rsid w:val="009B1509"/>
    <w:rsid w:val="009B1A7B"/>
    <w:rsid w:val="009B3F0C"/>
    <w:rsid w:val="009B4026"/>
    <w:rsid w:val="009B5DC0"/>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155C"/>
    <w:rsid w:val="009D1A2E"/>
    <w:rsid w:val="009D1DBC"/>
    <w:rsid w:val="009D1E09"/>
    <w:rsid w:val="009D31E2"/>
    <w:rsid w:val="009D32CC"/>
    <w:rsid w:val="009D330A"/>
    <w:rsid w:val="009D38FF"/>
    <w:rsid w:val="009D3E81"/>
    <w:rsid w:val="009D4053"/>
    <w:rsid w:val="009D474A"/>
    <w:rsid w:val="009D4876"/>
    <w:rsid w:val="009D5719"/>
    <w:rsid w:val="009D6837"/>
    <w:rsid w:val="009D6843"/>
    <w:rsid w:val="009D6FC6"/>
    <w:rsid w:val="009D7237"/>
    <w:rsid w:val="009D7267"/>
    <w:rsid w:val="009E05B1"/>
    <w:rsid w:val="009E20EE"/>
    <w:rsid w:val="009E26A8"/>
    <w:rsid w:val="009E2889"/>
    <w:rsid w:val="009E3725"/>
    <w:rsid w:val="009E477E"/>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7950"/>
    <w:rsid w:val="00A0018B"/>
    <w:rsid w:val="00A0100C"/>
    <w:rsid w:val="00A016BD"/>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20CC"/>
    <w:rsid w:val="00A12174"/>
    <w:rsid w:val="00A12527"/>
    <w:rsid w:val="00A13804"/>
    <w:rsid w:val="00A138E0"/>
    <w:rsid w:val="00A140BF"/>
    <w:rsid w:val="00A14729"/>
    <w:rsid w:val="00A148A5"/>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B57"/>
    <w:rsid w:val="00A51C4E"/>
    <w:rsid w:val="00A51C86"/>
    <w:rsid w:val="00A52077"/>
    <w:rsid w:val="00A53241"/>
    <w:rsid w:val="00A5332A"/>
    <w:rsid w:val="00A5353C"/>
    <w:rsid w:val="00A544D9"/>
    <w:rsid w:val="00A557EB"/>
    <w:rsid w:val="00A55E34"/>
    <w:rsid w:val="00A61B78"/>
    <w:rsid w:val="00A62426"/>
    <w:rsid w:val="00A62AAC"/>
    <w:rsid w:val="00A63090"/>
    <w:rsid w:val="00A631C1"/>
    <w:rsid w:val="00A635E3"/>
    <w:rsid w:val="00A6374E"/>
    <w:rsid w:val="00A656CD"/>
    <w:rsid w:val="00A65A18"/>
    <w:rsid w:val="00A6609A"/>
    <w:rsid w:val="00A660D8"/>
    <w:rsid w:val="00A66331"/>
    <w:rsid w:val="00A6633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FD2"/>
    <w:rsid w:val="00A9087A"/>
    <w:rsid w:val="00A90B72"/>
    <w:rsid w:val="00A90D8F"/>
    <w:rsid w:val="00A91109"/>
    <w:rsid w:val="00A92207"/>
    <w:rsid w:val="00A9220F"/>
    <w:rsid w:val="00A92E83"/>
    <w:rsid w:val="00A93196"/>
    <w:rsid w:val="00A9470D"/>
    <w:rsid w:val="00A968A0"/>
    <w:rsid w:val="00AA001A"/>
    <w:rsid w:val="00AA0773"/>
    <w:rsid w:val="00AA1198"/>
    <w:rsid w:val="00AA18D5"/>
    <w:rsid w:val="00AA27D2"/>
    <w:rsid w:val="00AA29B8"/>
    <w:rsid w:val="00AA390B"/>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4B0"/>
    <w:rsid w:val="00AB6A80"/>
    <w:rsid w:val="00AB6C05"/>
    <w:rsid w:val="00AC03E2"/>
    <w:rsid w:val="00AC0723"/>
    <w:rsid w:val="00AC115F"/>
    <w:rsid w:val="00AC1C87"/>
    <w:rsid w:val="00AC1CD8"/>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E32"/>
    <w:rsid w:val="00AD1E58"/>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C4"/>
    <w:rsid w:val="00AE1EC0"/>
    <w:rsid w:val="00AE27B8"/>
    <w:rsid w:val="00AE2F42"/>
    <w:rsid w:val="00AE3602"/>
    <w:rsid w:val="00AE44EE"/>
    <w:rsid w:val="00AE63C7"/>
    <w:rsid w:val="00AE67D0"/>
    <w:rsid w:val="00AF08F0"/>
    <w:rsid w:val="00AF0C2C"/>
    <w:rsid w:val="00AF0DD3"/>
    <w:rsid w:val="00AF1D23"/>
    <w:rsid w:val="00AF258B"/>
    <w:rsid w:val="00AF3A50"/>
    <w:rsid w:val="00AF3FB1"/>
    <w:rsid w:val="00AF553F"/>
    <w:rsid w:val="00AF5B08"/>
    <w:rsid w:val="00AF6718"/>
    <w:rsid w:val="00AF6DBD"/>
    <w:rsid w:val="00AF70C8"/>
    <w:rsid w:val="00AF7EBE"/>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16482"/>
    <w:rsid w:val="00B2031B"/>
    <w:rsid w:val="00B20F0A"/>
    <w:rsid w:val="00B2210C"/>
    <w:rsid w:val="00B2377D"/>
    <w:rsid w:val="00B2379F"/>
    <w:rsid w:val="00B246F2"/>
    <w:rsid w:val="00B25237"/>
    <w:rsid w:val="00B2541A"/>
    <w:rsid w:val="00B25F75"/>
    <w:rsid w:val="00B2624B"/>
    <w:rsid w:val="00B2636D"/>
    <w:rsid w:val="00B27149"/>
    <w:rsid w:val="00B27224"/>
    <w:rsid w:val="00B27387"/>
    <w:rsid w:val="00B27DCC"/>
    <w:rsid w:val="00B302CE"/>
    <w:rsid w:val="00B30EE6"/>
    <w:rsid w:val="00B31420"/>
    <w:rsid w:val="00B32D4E"/>
    <w:rsid w:val="00B3328A"/>
    <w:rsid w:val="00B3396B"/>
    <w:rsid w:val="00B37EA3"/>
    <w:rsid w:val="00B414FA"/>
    <w:rsid w:val="00B427A1"/>
    <w:rsid w:val="00B42800"/>
    <w:rsid w:val="00B43E17"/>
    <w:rsid w:val="00B46322"/>
    <w:rsid w:val="00B46F71"/>
    <w:rsid w:val="00B50AAA"/>
    <w:rsid w:val="00B50B26"/>
    <w:rsid w:val="00B51D93"/>
    <w:rsid w:val="00B52C90"/>
    <w:rsid w:val="00B53195"/>
    <w:rsid w:val="00B53367"/>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82E"/>
    <w:rsid w:val="00B668EA"/>
    <w:rsid w:val="00B66C64"/>
    <w:rsid w:val="00B6720E"/>
    <w:rsid w:val="00B70F63"/>
    <w:rsid w:val="00B715B6"/>
    <w:rsid w:val="00B71CF3"/>
    <w:rsid w:val="00B73345"/>
    <w:rsid w:val="00B742D3"/>
    <w:rsid w:val="00B74433"/>
    <w:rsid w:val="00B7467F"/>
    <w:rsid w:val="00B74A65"/>
    <w:rsid w:val="00B74E14"/>
    <w:rsid w:val="00B75369"/>
    <w:rsid w:val="00B756D4"/>
    <w:rsid w:val="00B75762"/>
    <w:rsid w:val="00B75F3C"/>
    <w:rsid w:val="00B762F4"/>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4A60"/>
    <w:rsid w:val="00B957BE"/>
    <w:rsid w:val="00B9594A"/>
    <w:rsid w:val="00B95DDD"/>
    <w:rsid w:val="00B9615B"/>
    <w:rsid w:val="00B97442"/>
    <w:rsid w:val="00B97F4F"/>
    <w:rsid w:val="00BA2639"/>
    <w:rsid w:val="00BA2DEE"/>
    <w:rsid w:val="00BA3D2A"/>
    <w:rsid w:val="00BA447E"/>
    <w:rsid w:val="00BA4B1D"/>
    <w:rsid w:val="00BA4E07"/>
    <w:rsid w:val="00BA508B"/>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798"/>
    <w:rsid w:val="00BE1996"/>
    <w:rsid w:val="00BE1BDE"/>
    <w:rsid w:val="00BE228A"/>
    <w:rsid w:val="00BE4333"/>
    <w:rsid w:val="00BE4635"/>
    <w:rsid w:val="00BE486B"/>
    <w:rsid w:val="00BE54C4"/>
    <w:rsid w:val="00BE5F48"/>
    <w:rsid w:val="00BF2940"/>
    <w:rsid w:val="00BF2FD9"/>
    <w:rsid w:val="00BF4E04"/>
    <w:rsid w:val="00BF4E57"/>
    <w:rsid w:val="00BF4F5F"/>
    <w:rsid w:val="00BF5035"/>
    <w:rsid w:val="00BF5A95"/>
    <w:rsid w:val="00BF5C22"/>
    <w:rsid w:val="00BF6F9D"/>
    <w:rsid w:val="00BF7C56"/>
    <w:rsid w:val="00C000EA"/>
    <w:rsid w:val="00C01020"/>
    <w:rsid w:val="00C0133F"/>
    <w:rsid w:val="00C01D58"/>
    <w:rsid w:val="00C01FE5"/>
    <w:rsid w:val="00C028FF"/>
    <w:rsid w:val="00C03979"/>
    <w:rsid w:val="00C04C73"/>
    <w:rsid w:val="00C058E0"/>
    <w:rsid w:val="00C06122"/>
    <w:rsid w:val="00C06709"/>
    <w:rsid w:val="00C0766E"/>
    <w:rsid w:val="00C07A1A"/>
    <w:rsid w:val="00C10375"/>
    <w:rsid w:val="00C10447"/>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C3B"/>
    <w:rsid w:val="00C23784"/>
    <w:rsid w:val="00C248EA"/>
    <w:rsid w:val="00C25178"/>
    <w:rsid w:val="00C25231"/>
    <w:rsid w:val="00C259DD"/>
    <w:rsid w:val="00C25EF8"/>
    <w:rsid w:val="00C2602F"/>
    <w:rsid w:val="00C26389"/>
    <w:rsid w:val="00C2643A"/>
    <w:rsid w:val="00C2739E"/>
    <w:rsid w:val="00C306B5"/>
    <w:rsid w:val="00C30816"/>
    <w:rsid w:val="00C30D23"/>
    <w:rsid w:val="00C31372"/>
    <w:rsid w:val="00C31F6F"/>
    <w:rsid w:val="00C320E4"/>
    <w:rsid w:val="00C321F2"/>
    <w:rsid w:val="00C32222"/>
    <w:rsid w:val="00C32244"/>
    <w:rsid w:val="00C32E56"/>
    <w:rsid w:val="00C32F61"/>
    <w:rsid w:val="00C33897"/>
    <w:rsid w:val="00C340B4"/>
    <w:rsid w:val="00C341FE"/>
    <w:rsid w:val="00C34832"/>
    <w:rsid w:val="00C34EFD"/>
    <w:rsid w:val="00C35236"/>
    <w:rsid w:val="00C3573F"/>
    <w:rsid w:val="00C35EFF"/>
    <w:rsid w:val="00C35F11"/>
    <w:rsid w:val="00C3600B"/>
    <w:rsid w:val="00C36502"/>
    <w:rsid w:val="00C3660F"/>
    <w:rsid w:val="00C36648"/>
    <w:rsid w:val="00C37268"/>
    <w:rsid w:val="00C374DB"/>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6EB2"/>
    <w:rsid w:val="00C574EE"/>
    <w:rsid w:val="00C57EF6"/>
    <w:rsid w:val="00C6028B"/>
    <w:rsid w:val="00C60389"/>
    <w:rsid w:val="00C60B50"/>
    <w:rsid w:val="00C60E0A"/>
    <w:rsid w:val="00C63B20"/>
    <w:rsid w:val="00C643C3"/>
    <w:rsid w:val="00C64DA3"/>
    <w:rsid w:val="00C64F8D"/>
    <w:rsid w:val="00C66B29"/>
    <w:rsid w:val="00C6746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5389"/>
    <w:rsid w:val="00C85CAE"/>
    <w:rsid w:val="00C86970"/>
    <w:rsid w:val="00C8762A"/>
    <w:rsid w:val="00C877AA"/>
    <w:rsid w:val="00C87B00"/>
    <w:rsid w:val="00C90A54"/>
    <w:rsid w:val="00C90B46"/>
    <w:rsid w:val="00C90E2A"/>
    <w:rsid w:val="00C911EF"/>
    <w:rsid w:val="00C91885"/>
    <w:rsid w:val="00C91BF6"/>
    <w:rsid w:val="00C929EB"/>
    <w:rsid w:val="00C92A75"/>
    <w:rsid w:val="00C92BAC"/>
    <w:rsid w:val="00C92CA6"/>
    <w:rsid w:val="00C936C4"/>
    <w:rsid w:val="00C9391F"/>
    <w:rsid w:val="00C969DB"/>
    <w:rsid w:val="00CA085E"/>
    <w:rsid w:val="00CA12EC"/>
    <w:rsid w:val="00CA1311"/>
    <w:rsid w:val="00CA1602"/>
    <w:rsid w:val="00CA2395"/>
    <w:rsid w:val="00CA30A4"/>
    <w:rsid w:val="00CA42FD"/>
    <w:rsid w:val="00CA57F0"/>
    <w:rsid w:val="00CA5BBF"/>
    <w:rsid w:val="00CA6123"/>
    <w:rsid w:val="00CA64A2"/>
    <w:rsid w:val="00CA7060"/>
    <w:rsid w:val="00CB1334"/>
    <w:rsid w:val="00CB169E"/>
    <w:rsid w:val="00CB16E8"/>
    <w:rsid w:val="00CB1B87"/>
    <w:rsid w:val="00CB2044"/>
    <w:rsid w:val="00CB2062"/>
    <w:rsid w:val="00CB25DB"/>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D78"/>
    <w:rsid w:val="00CC7D7A"/>
    <w:rsid w:val="00CD0339"/>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3823"/>
    <w:rsid w:val="00CE3DF1"/>
    <w:rsid w:val="00CE40AC"/>
    <w:rsid w:val="00CE454B"/>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3D"/>
    <w:rsid w:val="00CF7E05"/>
    <w:rsid w:val="00D00244"/>
    <w:rsid w:val="00D003AF"/>
    <w:rsid w:val="00D00429"/>
    <w:rsid w:val="00D00701"/>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2138"/>
    <w:rsid w:val="00D3259D"/>
    <w:rsid w:val="00D334BF"/>
    <w:rsid w:val="00D363AD"/>
    <w:rsid w:val="00D3644E"/>
    <w:rsid w:val="00D36D23"/>
    <w:rsid w:val="00D37A66"/>
    <w:rsid w:val="00D4016D"/>
    <w:rsid w:val="00D411A6"/>
    <w:rsid w:val="00D414C1"/>
    <w:rsid w:val="00D41677"/>
    <w:rsid w:val="00D416FB"/>
    <w:rsid w:val="00D427F4"/>
    <w:rsid w:val="00D4384D"/>
    <w:rsid w:val="00D43931"/>
    <w:rsid w:val="00D44FD0"/>
    <w:rsid w:val="00D45322"/>
    <w:rsid w:val="00D46D8A"/>
    <w:rsid w:val="00D475C8"/>
    <w:rsid w:val="00D519D3"/>
    <w:rsid w:val="00D51BCB"/>
    <w:rsid w:val="00D52397"/>
    <w:rsid w:val="00D52558"/>
    <w:rsid w:val="00D52E7A"/>
    <w:rsid w:val="00D533AF"/>
    <w:rsid w:val="00D5447D"/>
    <w:rsid w:val="00D54AF6"/>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8AD"/>
    <w:rsid w:val="00D66E7F"/>
    <w:rsid w:val="00D678FC"/>
    <w:rsid w:val="00D67D23"/>
    <w:rsid w:val="00D703C1"/>
    <w:rsid w:val="00D71C3F"/>
    <w:rsid w:val="00D72EB1"/>
    <w:rsid w:val="00D74018"/>
    <w:rsid w:val="00D74355"/>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742"/>
    <w:rsid w:val="00D905E0"/>
    <w:rsid w:val="00D90DB1"/>
    <w:rsid w:val="00D91AD5"/>
    <w:rsid w:val="00D92E20"/>
    <w:rsid w:val="00D946D9"/>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76F"/>
    <w:rsid w:val="00DC7FD6"/>
    <w:rsid w:val="00DD05AB"/>
    <w:rsid w:val="00DD07AC"/>
    <w:rsid w:val="00DD090E"/>
    <w:rsid w:val="00DD0CBB"/>
    <w:rsid w:val="00DD1018"/>
    <w:rsid w:val="00DD148E"/>
    <w:rsid w:val="00DD14E5"/>
    <w:rsid w:val="00DD153B"/>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765C"/>
    <w:rsid w:val="00DF16B4"/>
    <w:rsid w:val="00DF219F"/>
    <w:rsid w:val="00DF2E35"/>
    <w:rsid w:val="00DF34C2"/>
    <w:rsid w:val="00DF3A5F"/>
    <w:rsid w:val="00DF3EA2"/>
    <w:rsid w:val="00DF6898"/>
    <w:rsid w:val="00DF6EB7"/>
    <w:rsid w:val="00DF7965"/>
    <w:rsid w:val="00E001DD"/>
    <w:rsid w:val="00E0133D"/>
    <w:rsid w:val="00E03EF4"/>
    <w:rsid w:val="00E060E7"/>
    <w:rsid w:val="00E07C40"/>
    <w:rsid w:val="00E12105"/>
    <w:rsid w:val="00E123CC"/>
    <w:rsid w:val="00E12992"/>
    <w:rsid w:val="00E12DD0"/>
    <w:rsid w:val="00E14686"/>
    <w:rsid w:val="00E1747E"/>
    <w:rsid w:val="00E20084"/>
    <w:rsid w:val="00E22428"/>
    <w:rsid w:val="00E22E29"/>
    <w:rsid w:val="00E24B9E"/>
    <w:rsid w:val="00E24FCC"/>
    <w:rsid w:val="00E25038"/>
    <w:rsid w:val="00E2542F"/>
    <w:rsid w:val="00E254FF"/>
    <w:rsid w:val="00E256AD"/>
    <w:rsid w:val="00E2585C"/>
    <w:rsid w:val="00E25B39"/>
    <w:rsid w:val="00E26297"/>
    <w:rsid w:val="00E2633C"/>
    <w:rsid w:val="00E30364"/>
    <w:rsid w:val="00E30AAD"/>
    <w:rsid w:val="00E30CD0"/>
    <w:rsid w:val="00E315E6"/>
    <w:rsid w:val="00E31FB8"/>
    <w:rsid w:val="00E325F3"/>
    <w:rsid w:val="00E32990"/>
    <w:rsid w:val="00E33D39"/>
    <w:rsid w:val="00E354A2"/>
    <w:rsid w:val="00E35590"/>
    <w:rsid w:val="00E37682"/>
    <w:rsid w:val="00E40300"/>
    <w:rsid w:val="00E40AD2"/>
    <w:rsid w:val="00E40F26"/>
    <w:rsid w:val="00E412EB"/>
    <w:rsid w:val="00E41860"/>
    <w:rsid w:val="00E4255E"/>
    <w:rsid w:val="00E4261D"/>
    <w:rsid w:val="00E441F0"/>
    <w:rsid w:val="00E444B5"/>
    <w:rsid w:val="00E4453C"/>
    <w:rsid w:val="00E4616C"/>
    <w:rsid w:val="00E46948"/>
    <w:rsid w:val="00E47125"/>
    <w:rsid w:val="00E50618"/>
    <w:rsid w:val="00E510F2"/>
    <w:rsid w:val="00E51CE5"/>
    <w:rsid w:val="00E52033"/>
    <w:rsid w:val="00E5235D"/>
    <w:rsid w:val="00E52A0D"/>
    <w:rsid w:val="00E52FEE"/>
    <w:rsid w:val="00E53032"/>
    <w:rsid w:val="00E53F93"/>
    <w:rsid w:val="00E542C8"/>
    <w:rsid w:val="00E5593E"/>
    <w:rsid w:val="00E56B44"/>
    <w:rsid w:val="00E57C4E"/>
    <w:rsid w:val="00E6012C"/>
    <w:rsid w:val="00E60644"/>
    <w:rsid w:val="00E6090A"/>
    <w:rsid w:val="00E609B6"/>
    <w:rsid w:val="00E60CF8"/>
    <w:rsid w:val="00E60EA0"/>
    <w:rsid w:val="00E61EAD"/>
    <w:rsid w:val="00E6210F"/>
    <w:rsid w:val="00E624BA"/>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AF2"/>
    <w:rsid w:val="00E85F84"/>
    <w:rsid w:val="00E8718C"/>
    <w:rsid w:val="00E90AF7"/>
    <w:rsid w:val="00E90DBF"/>
    <w:rsid w:val="00E9140B"/>
    <w:rsid w:val="00E91836"/>
    <w:rsid w:val="00E91EB6"/>
    <w:rsid w:val="00E91F79"/>
    <w:rsid w:val="00E9226A"/>
    <w:rsid w:val="00E922BE"/>
    <w:rsid w:val="00E94D9B"/>
    <w:rsid w:val="00E95FE4"/>
    <w:rsid w:val="00E9634F"/>
    <w:rsid w:val="00E9732A"/>
    <w:rsid w:val="00E97782"/>
    <w:rsid w:val="00E97968"/>
    <w:rsid w:val="00EA16A2"/>
    <w:rsid w:val="00EA1BF9"/>
    <w:rsid w:val="00EA233B"/>
    <w:rsid w:val="00EA37BF"/>
    <w:rsid w:val="00EA3C93"/>
    <w:rsid w:val="00EA4631"/>
    <w:rsid w:val="00EA48BB"/>
    <w:rsid w:val="00EA4AD7"/>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81D"/>
    <w:rsid w:val="00EB4E6F"/>
    <w:rsid w:val="00EB5164"/>
    <w:rsid w:val="00EB5283"/>
    <w:rsid w:val="00EB7260"/>
    <w:rsid w:val="00EB7C5B"/>
    <w:rsid w:val="00EC0705"/>
    <w:rsid w:val="00EC0D71"/>
    <w:rsid w:val="00EC0D8E"/>
    <w:rsid w:val="00EC0E60"/>
    <w:rsid w:val="00EC18E3"/>
    <w:rsid w:val="00EC1CAF"/>
    <w:rsid w:val="00EC22C1"/>
    <w:rsid w:val="00EC247B"/>
    <w:rsid w:val="00EC4178"/>
    <w:rsid w:val="00EC517D"/>
    <w:rsid w:val="00EC51A9"/>
    <w:rsid w:val="00EC54EF"/>
    <w:rsid w:val="00EC584B"/>
    <w:rsid w:val="00EC5BAD"/>
    <w:rsid w:val="00EC5C94"/>
    <w:rsid w:val="00EC66D3"/>
    <w:rsid w:val="00ED08B6"/>
    <w:rsid w:val="00ED0938"/>
    <w:rsid w:val="00ED0993"/>
    <w:rsid w:val="00ED0D6D"/>
    <w:rsid w:val="00ED13E0"/>
    <w:rsid w:val="00ED13E2"/>
    <w:rsid w:val="00ED3A19"/>
    <w:rsid w:val="00ED3A36"/>
    <w:rsid w:val="00ED3BFB"/>
    <w:rsid w:val="00ED41E0"/>
    <w:rsid w:val="00ED4807"/>
    <w:rsid w:val="00ED6B66"/>
    <w:rsid w:val="00ED7620"/>
    <w:rsid w:val="00EE1F14"/>
    <w:rsid w:val="00EE2072"/>
    <w:rsid w:val="00EE2145"/>
    <w:rsid w:val="00EE27E1"/>
    <w:rsid w:val="00EE2ED3"/>
    <w:rsid w:val="00EE2F59"/>
    <w:rsid w:val="00EE5152"/>
    <w:rsid w:val="00EE5E7C"/>
    <w:rsid w:val="00EF05D1"/>
    <w:rsid w:val="00EF15D4"/>
    <w:rsid w:val="00EF27A2"/>
    <w:rsid w:val="00EF340B"/>
    <w:rsid w:val="00EF43B2"/>
    <w:rsid w:val="00EF4E58"/>
    <w:rsid w:val="00EF534E"/>
    <w:rsid w:val="00EF62C9"/>
    <w:rsid w:val="00EF71EF"/>
    <w:rsid w:val="00EF7650"/>
    <w:rsid w:val="00F00A47"/>
    <w:rsid w:val="00F00D45"/>
    <w:rsid w:val="00F014F4"/>
    <w:rsid w:val="00F0169A"/>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B70"/>
    <w:rsid w:val="00F14B94"/>
    <w:rsid w:val="00F1562C"/>
    <w:rsid w:val="00F16BCE"/>
    <w:rsid w:val="00F177EA"/>
    <w:rsid w:val="00F20974"/>
    <w:rsid w:val="00F22F88"/>
    <w:rsid w:val="00F2383A"/>
    <w:rsid w:val="00F24E7D"/>
    <w:rsid w:val="00F2657B"/>
    <w:rsid w:val="00F30FED"/>
    <w:rsid w:val="00F31FB0"/>
    <w:rsid w:val="00F32485"/>
    <w:rsid w:val="00F35CD7"/>
    <w:rsid w:val="00F35CD9"/>
    <w:rsid w:val="00F35D6A"/>
    <w:rsid w:val="00F360B2"/>
    <w:rsid w:val="00F36E04"/>
    <w:rsid w:val="00F378E9"/>
    <w:rsid w:val="00F37FF6"/>
    <w:rsid w:val="00F40442"/>
    <w:rsid w:val="00F40FAA"/>
    <w:rsid w:val="00F41BC0"/>
    <w:rsid w:val="00F43BEE"/>
    <w:rsid w:val="00F4479D"/>
    <w:rsid w:val="00F472D1"/>
    <w:rsid w:val="00F47436"/>
    <w:rsid w:val="00F50694"/>
    <w:rsid w:val="00F508F0"/>
    <w:rsid w:val="00F518B7"/>
    <w:rsid w:val="00F522BB"/>
    <w:rsid w:val="00F5360C"/>
    <w:rsid w:val="00F54C73"/>
    <w:rsid w:val="00F54DF7"/>
    <w:rsid w:val="00F5565A"/>
    <w:rsid w:val="00F563CF"/>
    <w:rsid w:val="00F56B03"/>
    <w:rsid w:val="00F57F50"/>
    <w:rsid w:val="00F6023E"/>
    <w:rsid w:val="00F60978"/>
    <w:rsid w:val="00F626F7"/>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DD0"/>
    <w:rsid w:val="00F75F9C"/>
    <w:rsid w:val="00F81327"/>
    <w:rsid w:val="00F8151A"/>
    <w:rsid w:val="00F81FAE"/>
    <w:rsid w:val="00F835AE"/>
    <w:rsid w:val="00F84700"/>
    <w:rsid w:val="00F8522C"/>
    <w:rsid w:val="00F860AB"/>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 w:type="paragraph" w:customStyle="1" w:styleId="footnotetext0">
    <w:name w:val="footnote text0"/>
    <w:basedOn w:val="Navaden"/>
    <w:rsid w:val="003D24DA"/>
    <w:pPr>
      <w:suppressAutoHyphens/>
      <w:spacing w:line="100" w:lineRule="atLeast"/>
    </w:pPr>
    <w:rPr>
      <w:rFonts w:cs="Arial"/>
      <w:i/>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6D696-F3D2-4463-AE8B-34663937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98</TotalTime>
  <Pages>13</Pages>
  <Words>5943</Words>
  <Characters>33878</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39742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Elvira Vilić</cp:lastModifiedBy>
  <cp:revision>57</cp:revision>
  <cp:lastPrinted>2018-12-03T07:42:00Z</cp:lastPrinted>
  <dcterms:created xsi:type="dcterms:W3CDTF">2021-04-13T11:14:00Z</dcterms:created>
  <dcterms:modified xsi:type="dcterms:W3CDTF">2024-05-07T07:14:00Z</dcterms:modified>
</cp:coreProperties>
</file>